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1" w:type="dxa"/>
        <w:tblLayout w:type="fixed"/>
        <w:tblLook w:val="01E0" w:firstRow="1" w:lastRow="1" w:firstColumn="1" w:lastColumn="1" w:noHBand="0" w:noVBand="0"/>
      </w:tblPr>
      <w:tblGrid>
        <w:gridCol w:w="479"/>
        <w:gridCol w:w="7"/>
        <w:gridCol w:w="32"/>
        <w:gridCol w:w="376"/>
        <w:gridCol w:w="27"/>
        <w:gridCol w:w="52"/>
        <w:gridCol w:w="43"/>
        <w:gridCol w:w="139"/>
        <w:gridCol w:w="125"/>
        <w:gridCol w:w="162"/>
        <w:gridCol w:w="142"/>
        <w:gridCol w:w="278"/>
        <w:gridCol w:w="144"/>
        <w:gridCol w:w="282"/>
        <w:gridCol w:w="2691"/>
        <w:gridCol w:w="232"/>
        <w:gridCol w:w="166"/>
        <w:gridCol w:w="498"/>
        <w:gridCol w:w="466"/>
        <w:gridCol w:w="241"/>
        <w:gridCol w:w="608"/>
        <w:gridCol w:w="227"/>
        <w:gridCol w:w="2490"/>
        <w:gridCol w:w="24"/>
      </w:tblGrid>
      <w:tr w:rsidR="008F6547" w:rsidRPr="008F6547" w14:paraId="0EDD769E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 w:val="restart"/>
            <w:noWrap/>
            <w:tcMar>
              <w:left w:w="28" w:type="dxa"/>
            </w:tcMar>
          </w:tcPr>
          <w:p w14:paraId="5729C1E2" w14:textId="77777777" w:rsidR="008F6547" w:rsidRDefault="00AD584D" w:rsidP="00586235">
            <w:pPr>
              <w:jc w:val="left"/>
              <w:rPr>
                <w:sz w:val="16"/>
                <w:szCs w:val="16"/>
              </w:rPr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77FFF1C9" w14:textId="77777777" w:rsidR="007D1106" w:rsidRDefault="007D1106" w:rsidP="00586235">
            <w:pPr>
              <w:jc w:val="left"/>
              <w:rPr>
                <w:sz w:val="16"/>
                <w:szCs w:val="16"/>
              </w:rPr>
            </w:pPr>
          </w:p>
          <w:p w14:paraId="30EBA16F" w14:textId="77777777" w:rsidR="007D1106" w:rsidRDefault="007D1106" w:rsidP="005862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Gemeinde Wettringen</w:t>
            </w:r>
          </w:p>
          <w:p w14:paraId="5A9CEB13" w14:textId="77777777" w:rsidR="007D1106" w:rsidRDefault="007D1106" w:rsidP="005862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Kirchstraße 19</w:t>
            </w:r>
          </w:p>
          <w:p w14:paraId="50F32A3E" w14:textId="77777777" w:rsidR="007D1106" w:rsidRDefault="007D1106" w:rsidP="005862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48493 Wettringen</w:t>
            </w:r>
          </w:p>
          <w:p w14:paraId="1BA86D69" w14:textId="77777777" w:rsidR="007D1106" w:rsidRPr="007D1106" w:rsidRDefault="007D1106" w:rsidP="005862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Tel. (0 25 57) 78-0</w:t>
            </w:r>
          </w:p>
        </w:tc>
        <w:tc>
          <w:tcPr>
            <w:tcW w:w="4530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14:paraId="277A034D" w14:textId="63517D08" w:rsidR="008F6547" w:rsidRPr="008F6547" w:rsidRDefault="008F6547" w:rsidP="008F6547">
            <w:r w:rsidRPr="008F6547">
              <w:t>Datum der Versendung</w:t>
            </w:r>
            <w:r w:rsidR="007B1D3A">
              <w:t xml:space="preserve"> </w:t>
            </w:r>
            <w:r w:rsidR="005615C2">
              <w:t>07.05.2026</w:t>
            </w:r>
          </w:p>
        </w:tc>
      </w:tr>
      <w:tr w:rsidR="008F6547" w:rsidRPr="008F6547" w14:paraId="6931964E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1C567A" w14:textId="77777777" w:rsidR="008F6547" w:rsidRPr="008F6547" w:rsidRDefault="008F6547" w:rsidP="008F6547"/>
        </w:tc>
        <w:tc>
          <w:tcPr>
            <w:tcW w:w="4530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72E6050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7939CC6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6025D9" w14:textId="77777777" w:rsidR="008F6547" w:rsidRPr="008F6547" w:rsidRDefault="008F6547" w:rsidP="008F6547"/>
        </w:tc>
        <w:bookmarkStart w:id="0" w:name="Kontrollkästchen1"/>
        <w:tc>
          <w:tcPr>
            <w:tcW w:w="498" w:type="dxa"/>
            <w:tcBorders>
              <w:left w:val="single" w:sz="4" w:space="0" w:color="808080"/>
            </w:tcBorders>
            <w:noWrap/>
            <w:vAlign w:val="center"/>
          </w:tcPr>
          <w:p w14:paraId="3998C4CF" w14:textId="77777777" w:rsidR="008F6547" w:rsidRPr="008F6547" w:rsidRDefault="00217010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D1106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2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34C2FDE9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321639A6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23C8F" w14:textId="77777777" w:rsidR="008F6547" w:rsidRPr="008F6547" w:rsidRDefault="008F6547" w:rsidP="008F6547"/>
        </w:tc>
        <w:tc>
          <w:tcPr>
            <w:tcW w:w="498" w:type="dxa"/>
            <w:tcBorders>
              <w:left w:val="single" w:sz="4" w:space="0" w:color="808080"/>
            </w:tcBorders>
            <w:noWrap/>
            <w:vAlign w:val="center"/>
          </w:tcPr>
          <w:p w14:paraId="4C0A119D" w14:textId="77777777" w:rsidR="008F6547" w:rsidRPr="008F6547" w:rsidRDefault="00217010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E0531" w:rsidRPr="008F6547">
              <w:instrText xml:space="preserve"> FORMCHECKBOX </w:instrText>
            </w:r>
            <w:r w:rsidR="00B10B06">
              <w:fldChar w:fldCharType="separate"/>
            </w:r>
            <w:r w:rsidRPr="008F6547">
              <w:fldChar w:fldCharType="end"/>
            </w:r>
          </w:p>
        </w:tc>
        <w:tc>
          <w:tcPr>
            <w:tcW w:w="4032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3952A1CE" w14:textId="77777777" w:rsidR="008F6547" w:rsidRPr="008F6547" w:rsidRDefault="008F6547" w:rsidP="008F6547">
            <w:r w:rsidRPr="008F6547">
              <w:t>Beschränkte Ausschreibung</w:t>
            </w:r>
            <w:r w:rsidR="00101564">
              <w:t xml:space="preserve"> mit Teilnahmewettbewerb</w:t>
            </w:r>
          </w:p>
        </w:tc>
      </w:tr>
      <w:tr w:rsidR="006E0531" w:rsidRPr="008F6547" w14:paraId="177B527F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AE58AB" w14:textId="77777777" w:rsidR="006E0531" w:rsidRPr="008F6547" w:rsidRDefault="006E0531" w:rsidP="008F6547"/>
        </w:tc>
        <w:tc>
          <w:tcPr>
            <w:tcW w:w="498" w:type="dxa"/>
            <w:tcBorders>
              <w:left w:val="single" w:sz="4" w:space="0" w:color="808080"/>
            </w:tcBorders>
            <w:noWrap/>
          </w:tcPr>
          <w:p w14:paraId="508C56E9" w14:textId="77777777" w:rsidR="006E0531" w:rsidRPr="008F6547" w:rsidRDefault="00217010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E0531" w:rsidRPr="008F6547">
              <w:instrText xml:space="preserve"> FORMCHECKBOX </w:instrText>
            </w:r>
            <w:r w:rsidR="00B10B06">
              <w:fldChar w:fldCharType="separate"/>
            </w:r>
            <w:r w:rsidRPr="008F6547">
              <w:fldChar w:fldCharType="end"/>
            </w:r>
          </w:p>
        </w:tc>
        <w:tc>
          <w:tcPr>
            <w:tcW w:w="4032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32EF0ABA" w14:textId="77777777" w:rsidR="006E0531" w:rsidRPr="008F6547" w:rsidRDefault="006E0531" w:rsidP="005E77BC">
            <w:r>
              <w:t xml:space="preserve">Beschränkte Ausschreibung </w:t>
            </w:r>
            <w:r w:rsidR="00101564">
              <w:t xml:space="preserve">ohne </w:t>
            </w:r>
            <w:r>
              <w:t>Teilnahmewettbewerb</w:t>
            </w:r>
          </w:p>
        </w:tc>
      </w:tr>
      <w:tr w:rsidR="008F6547" w:rsidRPr="008F6547" w14:paraId="52B2D140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188C34" w14:textId="77777777" w:rsidR="008F6547" w:rsidRPr="008F6547" w:rsidRDefault="008F6547" w:rsidP="008F6547"/>
        </w:tc>
        <w:tc>
          <w:tcPr>
            <w:tcW w:w="498" w:type="dxa"/>
            <w:tcBorders>
              <w:left w:val="single" w:sz="4" w:space="0" w:color="808080"/>
            </w:tcBorders>
            <w:noWrap/>
            <w:vAlign w:val="center"/>
          </w:tcPr>
          <w:p w14:paraId="55C79E53" w14:textId="77777777" w:rsidR="008F6547" w:rsidRPr="008F6547" w:rsidRDefault="00217010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6547" w:rsidRPr="008F6547">
              <w:instrText xml:space="preserve"> FORMCHECKBOX </w:instrText>
            </w:r>
            <w:r w:rsidR="00B10B06">
              <w:fldChar w:fldCharType="separate"/>
            </w:r>
            <w:r w:rsidRPr="008F6547">
              <w:fldChar w:fldCharType="end"/>
            </w:r>
          </w:p>
        </w:tc>
        <w:tc>
          <w:tcPr>
            <w:tcW w:w="4032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6611C4AB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8F6547" w:rsidRPr="008F6547" w14:paraId="03DE8D56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126B21" w14:textId="77777777" w:rsidR="008F6547" w:rsidRPr="008F6547" w:rsidRDefault="008F6547" w:rsidP="008F6547"/>
        </w:tc>
        <w:tc>
          <w:tcPr>
            <w:tcW w:w="498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A49387" w14:textId="77777777" w:rsidR="008F6547" w:rsidRPr="008F6547" w:rsidRDefault="00217010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6547" w:rsidRPr="008F6547">
              <w:instrText xml:space="preserve"> FORMCHECKBOX </w:instrText>
            </w:r>
            <w:r w:rsidR="00B10B06">
              <w:fldChar w:fldCharType="separate"/>
            </w:r>
            <w:r w:rsidRPr="008F6547">
              <w:fldChar w:fldCharType="end"/>
            </w:r>
          </w:p>
        </w:tc>
        <w:tc>
          <w:tcPr>
            <w:tcW w:w="4032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6BC60E9" w14:textId="77777777" w:rsidR="008F6547" w:rsidRPr="008F6547" w:rsidRDefault="008F6547" w:rsidP="008F6547">
            <w:r w:rsidRPr="008F6547">
              <w:t>Internationale NATO-Ausschreibung</w:t>
            </w:r>
          </w:p>
        </w:tc>
      </w:tr>
      <w:tr w:rsidR="008F6547" w:rsidRPr="008F6547" w14:paraId="411E835E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E0C2AF" w14:textId="77777777" w:rsidR="008F6547" w:rsidRPr="008F6547" w:rsidRDefault="008F6547" w:rsidP="008F6547"/>
        </w:tc>
        <w:tc>
          <w:tcPr>
            <w:tcW w:w="4530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8996E05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600A3656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A286EA" w14:textId="77777777" w:rsidR="008F6547" w:rsidRPr="008F6547" w:rsidRDefault="008F6547" w:rsidP="008F6547"/>
        </w:tc>
        <w:tc>
          <w:tcPr>
            <w:tcW w:w="2040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81E89B6" w14:textId="18A3871C" w:rsidR="008F6547" w:rsidRPr="00DF4679" w:rsidRDefault="008F6547" w:rsidP="008F6547">
            <w:r w:rsidRPr="00DF4679">
              <w:t>Datum</w:t>
            </w:r>
            <w:r w:rsidR="007F45AD" w:rsidRPr="00DF4679">
              <w:t xml:space="preserve"> </w:t>
            </w:r>
            <w:r w:rsidR="005615C2">
              <w:t>28.05.2026</w:t>
            </w:r>
          </w:p>
        </w:tc>
        <w:tc>
          <w:tcPr>
            <w:tcW w:w="249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95E8A1" w14:textId="0416DDBD" w:rsidR="008F6547" w:rsidRPr="00DF4679" w:rsidRDefault="008F6547" w:rsidP="008F6547">
            <w:r w:rsidRPr="00DF4679">
              <w:t>Uhrzeit</w:t>
            </w:r>
            <w:r w:rsidR="007F45AD" w:rsidRPr="00DF4679">
              <w:t xml:space="preserve"> </w:t>
            </w:r>
            <w:r w:rsidR="005615C2">
              <w:t>10:00</w:t>
            </w:r>
            <w:r w:rsidR="007F45AD" w:rsidRPr="00DF4679">
              <w:t xml:space="preserve"> Uhr</w:t>
            </w:r>
          </w:p>
        </w:tc>
      </w:tr>
      <w:tr w:rsidR="00362A49" w:rsidRPr="008F6547" w14:paraId="45BC06CD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D376E2" w14:textId="77777777" w:rsidR="00362A49" w:rsidRPr="008F6547" w:rsidRDefault="00362A49" w:rsidP="008F6547"/>
        </w:tc>
        <w:tc>
          <w:tcPr>
            <w:tcW w:w="4530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5847653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1433B31E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5DBD3B" w14:textId="77777777" w:rsidR="00362A49" w:rsidRPr="008F6547" w:rsidRDefault="00362A49" w:rsidP="008F6547"/>
        </w:tc>
        <w:tc>
          <w:tcPr>
            <w:tcW w:w="2040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315805" w14:textId="6C2526FB" w:rsidR="00362A49" w:rsidRPr="00DF4679" w:rsidRDefault="00362A49" w:rsidP="008F6547">
            <w:r w:rsidRPr="00DF4679">
              <w:t>Datum</w:t>
            </w:r>
            <w:r w:rsidR="007F45AD" w:rsidRPr="00DF4679">
              <w:t xml:space="preserve"> </w:t>
            </w:r>
            <w:r w:rsidR="005615C2">
              <w:t>28.05.2026</w:t>
            </w:r>
          </w:p>
        </w:tc>
        <w:tc>
          <w:tcPr>
            <w:tcW w:w="249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0AC4FC" w14:textId="7621BA15" w:rsidR="00362A49" w:rsidRPr="00DF4679" w:rsidRDefault="00362A49" w:rsidP="008F6547">
            <w:r w:rsidRPr="00DF4679">
              <w:t>Uhrzeit</w:t>
            </w:r>
            <w:r w:rsidR="007F45AD" w:rsidRPr="00DF4679">
              <w:t xml:space="preserve"> </w:t>
            </w:r>
            <w:r w:rsidR="005615C2">
              <w:t>10:00</w:t>
            </w:r>
            <w:r w:rsidR="007F45AD" w:rsidRPr="00DF4679">
              <w:t xml:space="preserve"> Uhr</w:t>
            </w:r>
          </w:p>
        </w:tc>
      </w:tr>
      <w:tr w:rsidR="008F6547" w:rsidRPr="008F6547" w14:paraId="27ED3473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6B48E3" w14:textId="77777777" w:rsidR="008F6547" w:rsidRPr="008F6547" w:rsidRDefault="008F6547" w:rsidP="008F6547"/>
        </w:tc>
        <w:tc>
          <w:tcPr>
            <w:tcW w:w="498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14D7EEC8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2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3AF0189E" w14:textId="77777777" w:rsidR="008F6547" w:rsidRPr="008E12D3" w:rsidRDefault="009F7A0A" w:rsidP="009F7A0A">
            <w:pPr>
              <w:jc w:val="left"/>
            </w:pPr>
            <w:r>
              <w:t>Gemeinde Wettringen, Kirchstraße 19, 48493 Wettringen</w:t>
            </w:r>
          </w:p>
        </w:tc>
      </w:tr>
      <w:tr w:rsidR="008F6547" w:rsidRPr="008F6547" w14:paraId="311D555D" w14:textId="77777777" w:rsidTr="005C30C0">
        <w:trPr>
          <w:gridAfter w:val="1"/>
          <w:wAfter w:w="24" w:type="dxa"/>
          <w:trHeight w:val="80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01EB74" w14:textId="77777777" w:rsidR="008F6547" w:rsidRPr="008F6547" w:rsidRDefault="008F6547" w:rsidP="008F6547"/>
        </w:tc>
        <w:tc>
          <w:tcPr>
            <w:tcW w:w="498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EB2AC84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2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791029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628EBEE6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60A9F3" w14:textId="77777777" w:rsidR="008F6547" w:rsidRPr="008F6547" w:rsidRDefault="008F6547" w:rsidP="008F6547"/>
        </w:tc>
        <w:tc>
          <w:tcPr>
            <w:tcW w:w="12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64AEF7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98EB7D" w14:textId="77777777" w:rsidR="008F6547" w:rsidRPr="008E12D3" w:rsidRDefault="009F7A0A" w:rsidP="008F6547">
            <w:r>
              <w:t>EG, Zimmer Nr. 8</w:t>
            </w:r>
          </w:p>
        </w:tc>
      </w:tr>
      <w:tr w:rsidR="008F6547" w:rsidRPr="008F6547" w14:paraId="1802BCB2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3E6901" w14:textId="77777777" w:rsidR="008F6547" w:rsidRPr="008F6547" w:rsidRDefault="008F6547" w:rsidP="008F6547"/>
        </w:tc>
        <w:tc>
          <w:tcPr>
            <w:tcW w:w="453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A4F1C70" w14:textId="6185CC4A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7F45AD">
              <w:t xml:space="preserve"> </w:t>
            </w:r>
            <w:r w:rsidR="005615C2">
              <w:t>10.07.2026</w:t>
            </w:r>
          </w:p>
        </w:tc>
      </w:tr>
      <w:tr w:rsidR="00E82F50" w:rsidRPr="008F6547" w14:paraId="7BE72BFA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noWrap/>
            <w:tcMar>
              <w:left w:w="28" w:type="dxa"/>
            </w:tcMar>
            <w:vAlign w:val="center"/>
          </w:tcPr>
          <w:p w14:paraId="3C0DC17F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0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76C4EDE4" w14:textId="77777777" w:rsidR="00E82F50" w:rsidRPr="008F6547" w:rsidRDefault="00E82F50" w:rsidP="008F6547"/>
        </w:tc>
      </w:tr>
      <w:tr w:rsidR="008F6547" w:rsidRPr="008F6547" w14:paraId="1B4EF266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noWrap/>
            <w:tcMar>
              <w:left w:w="28" w:type="dxa"/>
            </w:tcMar>
            <w:vAlign w:val="center"/>
          </w:tcPr>
          <w:p w14:paraId="6E8F023D" w14:textId="77777777" w:rsidR="008F6547" w:rsidRPr="00586235" w:rsidRDefault="008F6547" w:rsidP="008F6547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530" w:type="dxa"/>
            <w:gridSpan w:val="6"/>
            <w:noWrap/>
            <w:vAlign w:val="center"/>
          </w:tcPr>
          <w:p w14:paraId="7F55D811" w14:textId="77777777" w:rsidR="008F6547" w:rsidRPr="008F6547" w:rsidRDefault="008F6547" w:rsidP="008F6547"/>
        </w:tc>
      </w:tr>
      <w:tr w:rsidR="008F6547" w:rsidRPr="008F6547" w14:paraId="57BC5088" w14:textId="77777777" w:rsidTr="005C30C0">
        <w:trPr>
          <w:gridAfter w:val="1"/>
          <w:wAfter w:w="24" w:type="dxa"/>
          <w:trHeight w:val="285"/>
        </w:trPr>
        <w:tc>
          <w:tcPr>
            <w:tcW w:w="5377" w:type="dxa"/>
            <w:gridSpan w:val="17"/>
            <w:noWrap/>
            <w:tcMar>
              <w:left w:w="28" w:type="dxa"/>
            </w:tcMar>
            <w:vAlign w:val="center"/>
          </w:tcPr>
          <w:p w14:paraId="3EB5EE06" w14:textId="77777777" w:rsidR="008F6547" w:rsidRPr="00586235" w:rsidRDefault="00C44039" w:rsidP="0050306C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</w:t>
            </w:r>
            <w:r w:rsidR="0050306C">
              <w:rPr>
                <w:bCs/>
                <w:iCs/>
              </w:rPr>
              <w:t>äß</w:t>
            </w:r>
            <w:r>
              <w:rPr>
                <w:bCs/>
                <w:iCs/>
              </w:rPr>
              <w:t xml:space="preserve"> Abschnitt 1 </w:t>
            </w:r>
            <w:r w:rsidR="0050306C">
              <w:rPr>
                <w:bCs/>
                <w:iCs/>
              </w:rPr>
              <w:t xml:space="preserve">der </w:t>
            </w:r>
            <w:r>
              <w:rPr>
                <w:bCs/>
                <w:iCs/>
              </w:rPr>
              <w:t>VOB/A)</w:t>
            </w:r>
          </w:p>
        </w:tc>
        <w:tc>
          <w:tcPr>
            <w:tcW w:w="2040" w:type="dxa"/>
            <w:gridSpan w:val="5"/>
            <w:noWrap/>
            <w:vAlign w:val="center"/>
          </w:tcPr>
          <w:p w14:paraId="64793425" w14:textId="77777777" w:rsidR="008F6547" w:rsidRPr="008F6547" w:rsidRDefault="008F6547" w:rsidP="008F6547"/>
        </w:tc>
        <w:tc>
          <w:tcPr>
            <w:tcW w:w="2490" w:type="dxa"/>
            <w:noWrap/>
            <w:vAlign w:val="center"/>
          </w:tcPr>
          <w:p w14:paraId="18D252B9" w14:textId="77777777" w:rsidR="008F6547" w:rsidRPr="008F6547" w:rsidRDefault="008F6547" w:rsidP="008F6547"/>
        </w:tc>
      </w:tr>
      <w:tr w:rsidR="00C44039" w:rsidRPr="008F6547" w14:paraId="4FA81B1F" w14:textId="77777777" w:rsidTr="005C30C0">
        <w:trPr>
          <w:gridAfter w:val="1"/>
          <w:wAfter w:w="24" w:type="dxa"/>
          <w:trHeight w:val="285"/>
        </w:trPr>
        <w:tc>
          <w:tcPr>
            <w:tcW w:w="1862" w:type="dxa"/>
            <w:gridSpan w:val="12"/>
            <w:noWrap/>
            <w:tcMar>
              <w:left w:w="28" w:type="dxa"/>
            </w:tcMar>
            <w:vAlign w:val="center"/>
          </w:tcPr>
          <w:p w14:paraId="6E6A5CA0" w14:textId="77777777" w:rsidR="00C44039" w:rsidRPr="008F6547" w:rsidDel="00B9692F" w:rsidRDefault="00C44039" w:rsidP="008F6547"/>
        </w:tc>
        <w:tc>
          <w:tcPr>
            <w:tcW w:w="8045" w:type="dxa"/>
            <w:gridSpan w:val="11"/>
            <w:noWrap/>
            <w:vAlign w:val="center"/>
          </w:tcPr>
          <w:p w14:paraId="0170638F" w14:textId="77777777" w:rsidR="00C44039" w:rsidRDefault="00C44039" w:rsidP="008F6547"/>
        </w:tc>
      </w:tr>
      <w:tr w:rsidR="00C44039" w:rsidRPr="008F6547" w14:paraId="571222FC" w14:textId="77777777" w:rsidTr="005C30C0">
        <w:trPr>
          <w:gridAfter w:val="1"/>
          <w:wAfter w:w="24" w:type="dxa"/>
          <w:trHeight w:val="285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7F255A9D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588AC980" w14:textId="77777777" w:rsidTr="005C30C0">
        <w:trPr>
          <w:gridAfter w:val="1"/>
          <w:wAfter w:w="24" w:type="dxa"/>
          <w:trHeight w:val="285"/>
        </w:trPr>
        <w:tc>
          <w:tcPr>
            <w:tcW w:w="1862" w:type="dxa"/>
            <w:gridSpan w:val="12"/>
            <w:noWrap/>
            <w:tcMar>
              <w:left w:w="28" w:type="dxa"/>
            </w:tcMar>
            <w:vAlign w:val="center"/>
          </w:tcPr>
          <w:p w14:paraId="6DD4F164" w14:textId="77777777" w:rsidR="008F6547" w:rsidRPr="006A5D4D" w:rsidRDefault="007620C7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B721AD">
              <w:rPr>
                <w:sz w:val="16"/>
                <w:szCs w:val="16"/>
              </w:rPr>
              <w:t>nummer</w:t>
            </w:r>
          </w:p>
        </w:tc>
        <w:tc>
          <w:tcPr>
            <w:tcW w:w="8045" w:type="dxa"/>
            <w:gridSpan w:val="11"/>
            <w:noWrap/>
            <w:vAlign w:val="center"/>
          </w:tcPr>
          <w:p w14:paraId="1D3D6CFC" w14:textId="77777777" w:rsidR="008F6547" w:rsidRPr="006A5D4D" w:rsidRDefault="00B721AD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B9692F" w:rsidRPr="008F6547" w14:paraId="201F678D" w14:textId="77777777" w:rsidTr="005C30C0">
        <w:trPr>
          <w:gridAfter w:val="1"/>
          <w:wAfter w:w="24" w:type="dxa"/>
          <w:trHeight w:val="285"/>
        </w:trPr>
        <w:tc>
          <w:tcPr>
            <w:tcW w:w="1862" w:type="dxa"/>
            <w:gridSpan w:val="12"/>
            <w:vMerge w:val="restart"/>
            <w:noWrap/>
            <w:tcMar>
              <w:left w:w="28" w:type="dxa"/>
            </w:tcMar>
            <w:vAlign w:val="center"/>
          </w:tcPr>
          <w:p w14:paraId="5F61180D" w14:textId="01F2E2B0" w:rsidR="00B9692F" w:rsidRPr="008F6547" w:rsidRDefault="005615C2" w:rsidP="008F6547">
            <w:r>
              <w:t>26-7-LSW-Neu-Maler</w:t>
            </w:r>
          </w:p>
        </w:tc>
        <w:tc>
          <w:tcPr>
            <w:tcW w:w="8045" w:type="dxa"/>
            <w:gridSpan w:val="11"/>
            <w:tcBorders>
              <w:bottom w:val="single" w:sz="4" w:space="0" w:color="808080"/>
            </w:tcBorders>
            <w:vAlign w:val="center"/>
          </w:tcPr>
          <w:p w14:paraId="2AE4A1C9" w14:textId="5EA9D121" w:rsidR="00B9692F" w:rsidRPr="008F6547" w:rsidRDefault="005615C2" w:rsidP="008F6547">
            <w:r>
              <w:t xml:space="preserve">Schulzentrum Wettringen – Anbau LSW </w:t>
            </w:r>
          </w:p>
        </w:tc>
      </w:tr>
      <w:tr w:rsidR="00B9692F" w:rsidRPr="008F6547" w14:paraId="09429252" w14:textId="77777777" w:rsidTr="005C30C0">
        <w:trPr>
          <w:gridAfter w:val="1"/>
          <w:wAfter w:w="24" w:type="dxa"/>
          <w:trHeight w:val="285"/>
        </w:trPr>
        <w:tc>
          <w:tcPr>
            <w:tcW w:w="1862" w:type="dxa"/>
            <w:gridSpan w:val="12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D4434B" w14:textId="77777777" w:rsidR="00B9692F" w:rsidRPr="008F6547" w:rsidRDefault="00B9692F" w:rsidP="008F6547"/>
        </w:tc>
        <w:tc>
          <w:tcPr>
            <w:tcW w:w="8045" w:type="dxa"/>
            <w:gridSpan w:val="11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D26817E" w14:textId="77777777" w:rsidR="00B9692F" w:rsidRPr="008F6547" w:rsidRDefault="00B9692F" w:rsidP="008F6547"/>
        </w:tc>
      </w:tr>
      <w:tr w:rsidR="008F6547" w:rsidRPr="006A5D4D" w14:paraId="1C118DA3" w14:textId="77777777" w:rsidTr="005C30C0">
        <w:trPr>
          <w:gridAfter w:val="1"/>
          <w:wAfter w:w="24" w:type="dxa"/>
          <w:trHeight w:val="285"/>
        </w:trPr>
        <w:tc>
          <w:tcPr>
            <w:tcW w:w="1862" w:type="dxa"/>
            <w:gridSpan w:val="1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F41B92" w14:textId="77777777" w:rsidR="008F6547" w:rsidRPr="006A5D4D" w:rsidRDefault="008F6547" w:rsidP="00B721AD">
            <w:pPr>
              <w:rPr>
                <w:sz w:val="16"/>
                <w:szCs w:val="16"/>
              </w:rPr>
            </w:pPr>
          </w:p>
        </w:tc>
        <w:tc>
          <w:tcPr>
            <w:tcW w:w="8045" w:type="dxa"/>
            <w:gridSpan w:val="11"/>
            <w:tcBorders>
              <w:top w:val="single" w:sz="4" w:space="0" w:color="808080"/>
            </w:tcBorders>
            <w:noWrap/>
            <w:vAlign w:val="center"/>
          </w:tcPr>
          <w:p w14:paraId="04D28A55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3215729B" w14:textId="77777777" w:rsidTr="005C30C0">
        <w:trPr>
          <w:gridAfter w:val="1"/>
          <w:wAfter w:w="24" w:type="dxa"/>
          <w:trHeight w:val="285"/>
        </w:trPr>
        <w:tc>
          <w:tcPr>
            <w:tcW w:w="1862" w:type="dxa"/>
            <w:gridSpan w:val="1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7366E0" w14:textId="77777777" w:rsidR="00B9692F" w:rsidRPr="008F6547" w:rsidRDefault="00B9692F" w:rsidP="008F6547"/>
        </w:tc>
        <w:tc>
          <w:tcPr>
            <w:tcW w:w="8045" w:type="dxa"/>
            <w:gridSpan w:val="11"/>
            <w:tcBorders>
              <w:bottom w:val="single" w:sz="4" w:space="0" w:color="808080"/>
            </w:tcBorders>
            <w:vAlign w:val="center"/>
          </w:tcPr>
          <w:p w14:paraId="2E3E9636" w14:textId="236FD326" w:rsidR="00B9692F" w:rsidRPr="008F6547" w:rsidRDefault="005615C2" w:rsidP="008F6547">
            <w:r>
              <w:t xml:space="preserve">Malerarbeiten </w:t>
            </w:r>
          </w:p>
        </w:tc>
      </w:tr>
      <w:tr w:rsidR="008F6547" w:rsidRPr="008F6547" w14:paraId="04CAD026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DA67BE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3EA1746F" w14:textId="77777777" w:rsidTr="005C30C0">
        <w:trPr>
          <w:gridAfter w:val="1"/>
          <w:wAfter w:w="24" w:type="dxa"/>
          <w:trHeight w:val="399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739FF979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21" w:type="dxa"/>
            <w:gridSpan w:val="21"/>
            <w:noWrap/>
            <w:vAlign w:val="center"/>
          </w:tcPr>
          <w:p w14:paraId="5B329596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35F033AA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2FC911A" w14:textId="77777777" w:rsidR="00B12A50" w:rsidRPr="006A5D4D" w:rsidRDefault="0021701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12A50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3E5776ED" w14:textId="77777777" w:rsidR="00B12A50" w:rsidRPr="004749BE" w:rsidRDefault="00B12A50" w:rsidP="00B60037">
            <w:r w:rsidRPr="006A5D4D">
              <w:t>212</w:t>
            </w:r>
          </w:p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3C7A2BD4" w14:textId="77777777" w:rsidR="00B12A50" w:rsidRPr="00520D3B" w:rsidRDefault="00A250A6" w:rsidP="009871BD">
            <w:r>
              <w:t>Teilnahme</w:t>
            </w:r>
            <w:r w:rsidRPr="004749BE">
              <w:t xml:space="preserve">bedingungen </w:t>
            </w:r>
            <w:r w:rsidR="00B12A50" w:rsidRPr="00362A49">
              <w:t>(</w:t>
            </w:r>
            <w:r w:rsidR="00150D09">
              <w:t xml:space="preserve">Ausgabe </w:t>
            </w:r>
            <w:r w:rsidR="009871BD">
              <w:t>2019</w:t>
            </w:r>
            <w:r w:rsidR="00B12A50" w:rsidRPr="00362A49">
              <w:t>)</w:t>
            </w:r>
          </w:p>
        </w:tc>
      </w:tr>
      <w:tr w:rsidR="003E7E5A" w:rsidRPr="00520D3B" w14:paraId="7DC7814E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AFADDD1" w14:textId="77777777" w:rsidR="003E7E5A" w:rsidRPr="006A5D4D" w:rsidRDefault="0021701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746F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651C8BB1" w14:textId="77777777" w:rsidR="003E7E5A" w:rsidRPr="004749BE" w:rsidRDefault="008F41F1" w:rsidP="00BE52D0">
            <w:r>
              <w:t>216</w:t>
            </w:r>
          </w:p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1327ED4E" w14:textId="77777777" w:rsidR="003E7E5A" w:rsidRPr="001C5934" w:rsidRDefault="008F41F1" w:rsidP="00800ED1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="00465E3B" w:rsidRPr="00465E3B">
              <w:t>Unterlagen</w:t>
            </w:r>
          </w:p>
        </w:tc>
      </w:tr>
      <w:tr w:rsidR="00B849C3" w:rsidRPr="00520D3B" w14:paraId="7FA8326E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9B88179" w14:textId="77777777" w:rsidR="00B849C3" w:rsidRPr="006A5D4D" w:rsidRDefault="00217010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49C3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664BEDC6" w14:textId="77777777" w:rsidR="00B849C3" w:rsidRPr="004749BE" w:rsidRDefault="00B849C3" w:rsidP="00B60037">
            <w:r>
              <w:t>227</w:t>
            </w:r>
          </w:p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09EDB793" w14:textId="77777777" w:rsidR="00B849C3" w:rsidRPr="004749BE" w:rsidRDefault="00B849C3" w:rsidP="00B60037">
            <w:r>
              <w:t>Zuschlagskriterien</w:t>
            </w:r>
          </w:p>
        </w:tc>
      </w:tr>
      <w:tr w:rsidR="00B60037" w:rsidRPr="00520D3B" w14:paraId="1A11FF4A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72A3905B" w14:textId="77777777" w:rsidR="00B60037" w:rsidRPr="006A5D4D" w:rsidRDefault="00217010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0037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07E5F091" w14:textId="77777777" w:rsidR="00B60037" w:rsidRPr="004749BE" w:rsidRDefault="00B60037" w:rsidP="00B60037">
            <w:r w:rsidRPr="004749BE">
              <w:t>242</w:t>
            </w:r>
          </w:p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1B4AA7BF" w14:textId="77777777" w:rsidR="00B60037" w:rsidRPr="001C5934" w:rsidRDefault="00B60037" w:rsidP="00B60037">
            <w:pPr>
              <w:rPr>
                <w:highlight w:val="yellow"/>
              </w:rPr>
            </w:pPr>
            <w:r w:rsidRPr="004749BE">
              <w:t>Instandhaltung</w:t>
            </w:r>
          </w:p>
        </w:tc>
      </w:tr>
      <w:tr w:rsidR="004B7DEE" w:rsidRPr="00520D3B" w14:paraId="06387737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F7B7680" w14:textId="77777777" w:rsidR="004B7DEE" w:rsidRPr="007E75E9" w:rsidRDefault="00217010" w:rsidP="000210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7DEE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7E7DE450" w14:textId="77777777" w:rsidR="004B7DEE" w:rsidRPr="004749BE" w:rsidRDefault="004B7DEE" w:rsidP="0002107F"/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3EACCCC5" w14:textId="77777777" w:rsidR="004B7DEE" w:rsidRPr="004749BE" w:rsidRDefault="004B7DEE" w:rsidP="0002107F">
            <w:r>
              <w:t>Informationen zur Datenerhebung</w:t>
            </w:r>
          </w:p>
        </w:tc>
      </w:tr>
      <w:tr w:rsidR="004B7DEE" w:rsidRPr="00520D3B" w14:paraId="5BE8C9F0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F421DB2" w14:textId="77777777" w:rsidR="004B7DEE" w:rsidRPr="007E75E9" w:rsidRDefault="00217010" w:rsidP="0002107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B7DEE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667A0FA7" w14:textId="77777777" w:rsidR="004B7DEE" w:rsidRPr="004749BE" w:rsidRDefault="004B7DEE" w:rsidP="0002107F">
            <w:r>
              <w:t>02</w:t>
            </w:r>
          </w:p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73B75946" w14:textId="77777777" w:rsidR="004B7DEE" w:rsidRPr="004749BE" w:rsidRDefault="004B7DEE" w:rsidP="0002107F">
            <w:r>
              <w:t>Hinweise zur Angebotsabgabe und zu den Vergabeunterlagen</w:t>
            </w:r>
          </w:p>
        </w:tc>
      </w:tr>
      <w:tr w:rsidR="003E7E5A" w:rsidRPr="00520D3B" w14:paraId="2DD22C5B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0C97F19B" w14:textId="77777777" w:rsidR="003E7E5A" w:rsidRPr="007E75E9" w:rsidRDefault="00217010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B7DEE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3C1C6CA0" w14:textId="77777777" w:rsidR="003E7E5A" w:rsidRPr="004749BE" w:rsidRDefault="004B7DEE" w:rsidP="00BE52D0">
            <w:r>
              <w:t>03</w:t>
            </w:r>
          </w:p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297FFB23" w14:textId="77777777" w:rsidR="003E7E5A" w:rsidRPr="004749BE" w:rsidRDefault="00B60037" w:rsidP="00B60037">
            <w:r>
              <w:t xml:space="preserve">Informationen </w:t>
            </w:r>
            <w:r w:rsidR="004B7DEE">
              <w:t>Datenschutz (DSGVO)</w:t>
            </w:r>
          </w:p>
        </w:tc>
      </w:tr>
      <w:tr w:rsidR="003E7E5A" w:rsidRPr="00520D3B" w14:paraId="467F386C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72FC7333" w14:textId="77777777" w:rsidR="003E7E5A" w:rsidRPr="007E75E9" w:rsidRDefault="007F45AD" w:rsidP="00674A7C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59DC6B0E" w14:textId="77777777" w:rsidR="003E7E5A" w:rsidRPr="004749BE" w:rsidRDefault="003E7E5A" w:rsidP="00674A7C"/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7803D7EB" w14:textId="70EA8065" w:rsidR="003E7E5A" w:rsidRPr="00DF4679" w:rsidRDefault="00DF4679" w:rsidP="00674A7C">
            <w:r w:rsidRPr="00DF4679">
              <w:t>Baupläne (</w:t>
            </w:r>
            <w:r w:rsidR="003825EC">
              <w:t>13</w:t>
            </w:r>
            <w:r w:rsidRPr="00DF4679">
              <w:t xml:space="preserve"> Stück), </w:t>
            </w:r>
            <w:r w:rsidR="003825EC">
              <w:t>Bauzeitenplan</w:t>
            </w:r>
          </w:p>
        </w:tc>
      </w:tr>
      <w:tr w:rsidR="00B60037" w:rsidRPr="00520D3B" w14:paraId="49B2E256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9A4705D" w14:textId="77777777" w:rsidR="00B60037" w:rsidRPr="006A5D4D" w:rsidRDefault="00217010" w:rsidP="00674A7C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C715F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54774D31" w14:textId="77777777" w:rsidR="00B60037" w:rsidRPr="004749BE" w:rsidRDefault="00B60037" w:rsidP="00674A7C"/>
        </w:tc>
        <w:tc>
          <w:tcPr>
            <w:tcW w:w="8752" w:type="dxa"/>
            <w:gridSpan w:val="15"/>
            <w:shd w:val="clear" w:color="auto" w:fill="auto"/>
            <w:vAlign w:val="center"/>
          </w:tcPr>
          <w:p w14:paraId="7FD92D7C" w14:textId="77777777" w:rsidR="00B60037" w:rsidRPr="004749BE" w:rsidRDefault="00B60037" w:rsidP="00674A7C"/>
        </w:tc>
      </w:tr>
      <w:tr w:rsidR="003E7E5A" w:rsidRPr="00520D3B" w14:paraId="632812C2" w14:textId="77777777" w:rsidTr="005C30C0">
        <w:trPr>
          <w:gridAfter w:val="1"/>
          <w:wAfter w:w="24" w:type="dxa"/>
          <w:trHeight w:val="399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EA1D37B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21" w:type="dxa"/>
            <w:gridSpan w:val="21"/>
            <w:noWrap/>
            <w:vAlign w:val="center"/>
          </w:tcPr>
          <w:p w14:paraId="513B1882" w14:textId="77777777" w:rsidR="003E7E5A" w:rsidRPr="00520D3B" w:rsidRDefault="003E7E5A" w:rsidP="00D249E6">
            <w:pPr>
              <w:spacing w:before="120"/>
            </w:pPr>
            <w:r w:rsidRPr="00D249E6"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6BA8C09E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3648D06" w14:textId="77777777" w:rsidR="003E7E5A" w:rsidRPr="006A5D4D" w:rsidRDefault="00217010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E7E5A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1382CBEA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1BD59458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474B6088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43F266A2" w14:textId="77777777" w:rsidR="003E7E5A" w:rsidRPr="006A5D4D" w:rsidRDefault="00217010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E7E5A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45582ACB" w14:textId="77777777" w:rsidR="003E7E5A" w:rsidRPr="00B9692F" w:rsidRDefault="003E7E5A" w:rsidP="00B60037">
            <w:pPr>
              <w:rPr>
                <w:i/>
              </w:rPr>
            </w:pPr>
            <w:r w:rsidRPr="00FE41B9">
              <w:t>214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626E94B2" w14:textId="77777777" w:rsidR="003E7E5A" w:rsidRPr="00B9692F" w:rsidRDefault="003E7E5A" w:rsidP="00800ED1">
            <w:r w:rsidRPr="00B9692F">
              <w:t>Besondere Vertrag</w:t>
            </w:r>
            <w:r>
              <w:t>s</w:t>
            </w:r>
            <w:r w:rsidRPr="00B9692F">
              <w:t>bedingungen</w:t>
            </w:r>
          </w:p>
        </w:tc>
      </w:tr>
      <w:tr w:rsidR="004B7DEE" w:rsidRPr="00B9692F" w14:paraId="651D5F7F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1C32284" w14:textId="77777777" w:rsidR="004B7DEE" w:rsidRPr="006A5D4D" w:rsidRDefault="00217010" w:rsidP="0002107F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B7DEE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260FE504" w14:textId="77777777" w:rsidR="004B7DEE" w:rsidRPr="00B9692F" w:rsidRDefault="004B7DEE" w:rsidP="0002107F">
            <w:pPr>
              <w:rPr>
                <w:i/>
              </w:rPr>
            </w:pPr>
            <w:r>
              <w:t>215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4AD193BC" w14:textId="77777777" w:rsidR="004B7DEE" w:rsidRPr="00B9692F" w:rsidRDefault="004B7DEE" w:rsidP="0002107F">
            <w:r>
              <w:t xml:space="preserve">Zusätzliche </w:t>
            </w:r>
            <w:r w:rsidRPr="00B9692F">
              <w:t>Vertrag</w:t>
            </w:r>
            <w:r>
              <w:t>s</w:t>
            </w:r>
            <w:r w:rsidRPr="00B9692F">
              <w:t>bedingungen</w:t>
            </w:r>
          </w:p>
        </w:tc>
      </w:tr>
      <w:tr w:rsidR="003E7E5A" w:rsidRPr="00520D3B" w14:paraId="4BCA601D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2E580ED" w14:textId="77777777" w:rsidR="003E7E5A" w:rsidRPr="006A5D4D" w:rsidRDefault="0021701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E5A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298FCC41" w14:textId="77777777" w:rsidR="003E7E5A" w:rsidRPr="004749BE" w:rsidRDefault="003E7E5A" w:rsidP="00B60037">
            <w:r w:rsidRPr="004749BE">
              <w:t>225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0C9BB062" w14:textId="77777777" w:rsidR="003E7E5A" w:rsidRPr="001C5934" w:rsidRDefault="003E7E5A">
            <w:pPr>
              <w:rPr>
                <w:highlight w:val="yellow"/>
              </w:rPr>
            </w:pPr>
            <w:r w:rsidRPr="004749BE">
              <w:t>Stoffpreisgleitklausel</w:t>
            </w:r>
          </w:p>
        </w:tc>
      </w:tr>
      <w:tr w:rsidR="00570C55" w:rsidRPr="00520D3B" w14:paraId="35C1903B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DD62170" w14:textId="77777777" w:rsidR="00570C55" w:rsidRPr="006A5D4D" w:rsidRDefault="0021701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0C55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0ACD848E" w14:textId="77777777" w:rsidR="00570C55" w:rsidRPr="004749BE" w:rsidRDefault="00570C55" w:rsidP="00BE52D0">
            <w:r>
              <w:t>228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0962FE47" w14:textId="77777777" w:rsidR="00570C55" w:rsidRPr="004749BE" w:rsidRDefault="00570C55">
            <w:r>
              <w:t>Nichteisenmetalle</w:t>
            </w:r>
          </w:p>
        </w:tc>
      </w:tr>
      <w:tr w:rsidR="003E7E5A" w:rsidRPr="00520D3B" w14:paraId="2B7A14D4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DC7083D" w14:textId="77777777" w:rsidR="003E7E5A" w:rsidRPr="006A5D4D" w:rsidRDefault="0021701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E5A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37940013" w14:textId="77777777" w:rsidR="003E7E5A" w:rsidRPr="004749BE" w:rsidRDefault="003E7E5A" w:rsidP="00B60037">
            <w:r w:rsidRPr="004749BE">
              <w:t>241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43D3B2A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bookmarkStart w:id="1" w:name="Kontrollkästchen2"/>
      <w:tr w:rsidR="003E7E5A" w:rsidRPr="00520D3B" w14:paraId="1259B400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057DC02B" w14:textId="77777777" w:rsidR="003E7E5A" w:rsidRPr="006A5D4D" w:rsidRDefault="00217010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E5A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4441D91C" w14:textId="77777777" w:rsidR="003E7E5A" w:rsidRPr="004749BE" w:rsidRDefault="003E7E5A" w:rsidP="00B60037">
            <w:r w:rsidRPr="004749BE">
              <w:t>244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2D32D673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656B9EF9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65B1CA6" w14:textId="77777777" w:rsidR="003E7E5A" w:rsidRPr="006A5D4D" w:rsidRDefault="0021701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E5A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4066CC12" w14:textId="77777777" w:rsidR="003E7E5A" w:rsidRPr="004749BE" w:rsidRDefault="003E7E5A" w:rsidP="00B60037">
            <w:r w:rsidRPr="004749BE">
              <w:t>246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42AF981E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Aufträge für Gaststreitkräfte</w:t>
            </w:r>
          </w:p>
        </w:tc>
      </w:tr>
      <w:tr w:rsidR="003E7E5A" w:rsidRPr="00520D3B" w14:paraId="4DE43BFA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CBE9BC2" w14:textId="77777777" w:rsidR="003E7E5A" w:rsidRPr="006A5D4D" w:rsidRDefault="0021701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E5A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676A517E" w14:textId="77777777" w:rsidR="003E7E5A" w:rsidRPr="004749BE" w:rsidRDefault="003E7E5A" w:rsidP="00B60037">
            <w:r w:rsidRPr="004749BE">
              <w:t>247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74C53DE4" w14:textId="77777777" w:rsidR="003E7E5A" w:rsidRPr="001C5934" w:rsidRDefault="00612AA7" w:rsidP="00800ED1">
            <w:pPr>
              <w:rPr>
                <w:highlight w:val="yellow"/>
              </w:rPr>
            </w:pPr>
            <w:r>
              <w:t>A</w:t>
            </w:r>
            <w:r w:rsidRPr="00BF13D0">
              <w:t xml:space="preserve">ufträge </w:t>
            </w:r>
            <w:r w:rsidR="003E7E5A" w:rsidRPr="00BF13D0">
              <w:t>mit besonderen Anforderungen aufgrund Ge</w:t>
            </w:r>
            <w:r w:rsidR="003E7E5A" w:rsidRPr="00BF13D0">
              <w:softHyphen/>
              <w:t>heimschutz oder Sabotageschutz</w:t>
            </w:r>
          </w:p>
        </w:tc>
      </w:tr>
      <w:tr w:rsidR="00B60037" w:rsidRPr="00520D3B" w14:paraId="1176B431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47DDD23E" w14:textId="77777777" w:rsidR="00B60037" w:rsidRPr="007E75E9" w:rsidRDefault="00217010" w:rsidP="00B60037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0037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23D767FF" w14:textId="77777777" w:rsidR="00B60037" w:rsidRPr="004749BE" w:rsidRDefault="00B60037" w:rsidP="009F3477">
            <w:r>
              <w:t>247</w:t>
            </w:r>
            <w:r w:rsidR="009F3477">
              <w:t> </w:t>
            </w:r>
            <w:r>
              <w:t>MIL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19BD6274" w14:textId="77777777" w:rsidR="00B60037" w:rsidRPr="004749BE" w:rsidRDefault="00B60037" w:rsidP="00B60037">
            <w:r w:rsidRPr="00B60037">
              <w:t>Bauaufträge in militärisch genutzten Liegenschaften</w:t>
            </w:r>
          </w:p>
        </w:tc>
      </w:tr>
      <w:tr w:rsidR="003E7E5A" w:rsidRPr="00520D3B" w14:paraId="49F59233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1EB6A2F" w14:textId="77777777" w:rsidR="003E7E5A" w:rsidRPr="006A5D4D" w:rsidRDefault="0021701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E5A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0F555143" w14:textId="77777777" w:rsidR="003E7E5A" w:rsidRPr="004749BE" w:rsidRDefault="003E7E5A" w:rsidP="00B60037">
            <w:r w:rsidRPr="004749BE">
              <w:t>625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571B360E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NATO Infrastruktur</w:t>
            </w:r>
            <w:r w:rsidR="00A9574F">
              <w:t>bauten</w:t>
            </w:r>
          </w:p>
        </w:tc>
      </w:tr>
      <w:tr w:rsidR="00602F09" w:rsidRPr="00520D3B" w14:paraId="0BF30834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CF68392" w14:textId="77777777" w:rsidR="00602F09" w:rsidRPr="007E75E9" w:rsidRDefault="00217010" w:rsidP="00F12663">
            <w:pPr>
              <w:rPr>
                <w:highlight w:val="yellow"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B7DEE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48225819" w14:textId="77777777" w:rsidR="00602F09" w:rsidRPr="004749BE" w:rsidRDefault="004B7DEE" w:rsidP="00F12663">
            <w:r>
              <w:t>04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689A8BD3" w14:textId="77777777" w:rsidR="00602F09" w:rsidRPr="004749BE" w:rsidRDefault="004B7DEE" w:rsidP="00F12663">
            <w:r>
              <w:t>Besondere Vertragsbedingungen Tariftreue und Mindestarbeitsbedingungen</w:t>
            </w:r>
          </w:p>
        </w:tc>
      </w:tr>
      <w:tr w:rsidR="002C746F" w:rsidRPr="00520D3B" w14:paraId="681FA9D9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058E719C" w14:textId="77777777" w:rsidR="002C746F" w:rsidRPr="007E75E9" w:rsidRDefault="002C746F" w:rsidP="00A250A6">
            <w:pPr>
              <w:rPr>
                <w:highlight w:val="yellow"/>
              </w:rPr>
            </w:pP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44A9226C" w14:textId="77777777" w:rsidR="002C746F" w:rsidRPr="004749BE" w:rsidRDefault="002C746F" w:rsidP="00A250A6"/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279A5E48" w14:textId="77777777" w:rsidR="002C746F" w:rsidRPr="004749BE" w:rsidRDefault="002C746F" w:rsidP="00A250A6"/>
        </w:tc>
      </w:tr>
      <w:tr w:rsidR="002C746F" w:rsidRPr="00520D3B" w14:paraId="7864E7A7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1C3E4CB" w14:textId="77777777" w:rsidR="002C746F" w:rsidRPr="007E75E9" w:rsidRDefault="002C746F" w:rsidP="00A250A6">
            <w:pPr>
              <w:rPr>
                <w:highlight w:val="yellow"/>
              </w:rPr>
            </w:pP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732CF5FE" w14:textId="77777777" w:rsidR="002C746F" w:rsidRPr="004749BE" w:rsidRDefault="002C746F" w:rsidP="00A250A6"/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1EE5FE99" w14:textId="77777777" w:rsidR="002C746F" w:rsidRPr="004749BE" w:rsidRDefault="002C746F" w:rsidP="00A250A6"/>
        </w:tc>
      </w:tr>
      <w:tr w:rsidR="003E7E5A" w:rsidRPr="00520D3B" w14:paraId="669F89D3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217FB16" w14:textId="77777777" w:rsidR="003E7E5A" w:rsidRPr="007E75E9" w:rsidRDefault="003E7E5A" w:rsidP="00B31B7F">
            <w:pPr>
              <w:rPr>
                <w:highlight w:val="yellow"/>
              </w:rPr>
            </w:pP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7D0859EC" w14:textId="77777777" w:rsidR="003E7E5A" w:rsidRPr="004749BE" w:rsidRDefault="003E7E5A" w:rsidP="00B31B7F"/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446EB842" w14:textId="77777777" w:rsidR="003E7E5A" w:rsidRPr="004749BE" w:rsidRDefault="003E7E5A" w:rsidP="00B31B7F"/>
        </w:tc>
      </w:tr>
      <w:tr w:rsidR="003E7E5A" w:rsidRPr="00520D3B" w14:paraId="3BE7503D" w14:textId="77777777" w:rsidTr="005C30C0">
        <w:trPr>
          <w:gridAfter w:val="1"/>
          <w:wAfter w:w="24" w:type="dxa"/>
          <w:trHeight w:val="399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177594B" w14:textId="77777777" w:rsidR="003E7E5A" w:rsidRDefault="003E7E5A" w:rsidP="00DA2137">
            <w:pPr>
              <w:pStyle w:val="FormatvorlageFettLinks0cmHngend1cm"/>
              <w:spacing w:before="120"/>
            </w:pPr>
            <w:r>
              <w:t>C)</w:t>
            </w:r>
          </w:p>
        </w:tc>
        <w:tc>
          <w:tcPr>
            <w:tcW w:w="9421" w:type="dxa"/>
            <w:gridSpan w:val="21"/>
            <w:noWrap/>
            <w:vAlign w:val="center"/>
          </w:tcPr>
          <w:p w14:paraId="2AA94C78" w14:textId="77777777" w:rsidR="003E7E5A" w:rsidRPr="00F809DB" w:rsidRDefault="003E7E5A" w:rsidP="00D249E6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7BF6E2DA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3FE1A4A" w14:textId="77777777" w:rsidR="003E7E5A" w:rsidRPr="006A5D4D" w:rsidRDefault="00217010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E7E5A" w:rsidRPr="00483C89">
              <w:instrText xml:space="preserve"> FORMCHECKBOX </w:instrText>
            </w:r>
            <w:r w:rsidR="00B10B06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36435277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4FBF60F1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086A84D7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4969B536" w14:textId="77777777" w:rsidR="003E7E5A" w:rsidRPr="006A5D4D" w:rsidRDefault="00217010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E7E5A" w:rsidRPr="00483C89">
              <w:instrText xml:space="preserve"> FORMCHECKBOX </w:instrText>
            </w:r>
            <w:r w:rsidR="00B10B06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7759C7BC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4A505F7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3FA74025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7976D936" w14:textId="77777777" w:rsidR="003E7E5A" w:rsidRPr="006A5D4D" w:rsidRDefault="00217010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B7DEE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5F77D3CB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1304F13C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3615813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0E54B1DF" w14:textId="77777777" w:rsidR="005055F5" w:rsidRDefault="00217010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5F5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62387719" w14:textId="77777777" w:rsidR="005055F5" w:rsidRPr="00520D3B" w:rsidRDefault="005055F5" w:rsidP="00A250A6">
            <w:r>
              <w:t>125</w:t>
            </w:r>
          </w:p>
        </w:tc>
        <w:tc>
          <w:tcPr>
            <w:tcW w:w="8465" w:type="dxa"/>
            <w:gridSpan w:val="13"/>
            <w:shd w:val="clear" w:color="auto" w:fill="auto"/>
            <w:noWrap/>
            <w:vAlign w:val="center"/>
          </w:tcPr>
          <w:p w14:paraId="2B3DF80A" w14:textId="77777777" w:rsidR="005055F5" w:rsidRPr="00520D3B" w:rsidRDefault="005055F5" w:rsidP="00B7043B">
            <w:r>
              <w:t xml:space="preserve">Sicherheitsauskunft und Verpflichtungserklärung </w:t>
            </w:r>
            <w:r w:rsidR="00B7043B">
              <w:t>Teilnehmer</w:t>
            </w:r>
          </w:p>
        </w:tc>
      </w:tr>
      <w:tr w:rsidR="000E61F1" w:rsidRPr="00520D3B" w14:paraId="142C6F79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487C8C78" w14:textId="77777777" w:rsidR="000E61F1" w:rsidRDefault="00217010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F45AF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6D25C0F1" w14:textId="77777777" w:rsidR="000E61F1" w:rsidRPr="00520D3B" w:rsidRDefault="000E61F1" w:rsidP="00A250A6">
            <w:r>
              <w:t>221/222</w:t>
            </w:r>
          </w:p>
        </w:tc>
        <w:tc>
          <w:tcPr>
            <w:tcW w:w="8465" w:type="dxa"/>
            <w:gridSpan w:val="13"/>
            <w:shd w:val="clear" w:color="auto" w:fill="auto"/>
            <w:noWrap/>
            <w:vAlign w:val="center"/>
          </w:tcPr>
          <w:p w14:paraId="5C67C639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3BEC394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07BD249D" w14:textId="77777777" w:rsidR="003E7E5A" w:rsidRPr="006A5D4D" w:rsidRDefault="00217010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E5A" w:rsidRPr="006A5D4D">
              <w:instrText xml:space="preserve"> FORMCHECKBOX </w:instrText>
            </w:r>
            <w:r w:rsidR="00B10B06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7E326297" w14:textId="77777777" w:rsidR="003E7E5A" w:rsidRPr="006A5D4D" w:rsidRDefault="003E7E5A" w:rsidP="004B0DDB">
            <w:r w:rsidRPr="006A5D4D">
              <w:t>224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6DFD269A" w14:textId="77777777" w:rsidR="003E7E5A" w:rsidRPr="001C5934" w:rsidRDefault="003E7E5A" w:rsidP="00B31B7F">
            <w:pPr>
              <w:rPr>
                <w:highlight w:val="yellow"/>
              </w:rPr>
            </w:pPr>
            <w:r w:rsidRPr="004749BE">
              <w:t>Angebot Lohngleitklausel</w:t>
            </w:r>
          </w:p>
        </w:tc>
      </w:tr>
      <w:bookmarkStart w:id="2" w:name="Kontrollkästchen39"/>
      <w:tr w:rsidR="003E7E5A" w:rsidRPr="00520D3B" w:rsidDel="001C5934" w14:paraId="76DD4B5F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861D250" w14:textId="77777777" w:rsidR="003E7E5A" w:rsidRPr="006A5D4D" w:rsidRDefault="00217010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B7DEE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0BCE4732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038DED82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bookmarkStart w:id="3" w:name="Kontrollkästchen25"/>
      <w:tr w:rsidR="003E7E5A" w:rsidRPr="00520D3B" w14:paraId="1664E7A0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2A16FBA" w14:textId="77777777" w:rsidR="003E7E5A" w:rsidRPr="006A5D4D" w:rsidRDefault="00217010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B7DEE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264801E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65" w:type="dxa"/>
            <w:gridSpan w:val="13"/>
            <w:shd w:val="clear" w:color="auto" w:fill="auto"/>
            <w:vAlign w:val="center"/>
          </w:tcPr>
          <w:p w14:paraId="337E7BEC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422578E0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816A544" w14:textId="7A40D81A" w:rsidR="000E61F1" w:rsidRDefault="00CC2AB4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57CEE7C3" w14:textId="77777777" w:rsidR="000E61F1" w:rsidRPr="00520D3B" w:rsidRDefault="000E61F1" w:rsidP="00A250A6">
            <w:r>
              <w:t>248</w:t>
            </w:r>
          </w:p>
        </w:tc>
        <w:tc>
          <w:tcPr>
            <w:tcW w:w="8465" w:type="dxa"/>
            <w:gridSpan w:val="13"/>
            <w:shd w:val="clear" w:color="auto" w:fill="auto"/>
            <w:noWrap/>
            <w:vAlign w:val="center"/>
          </w:tcPr>
          <w:p w14:paraId="379DF750" w14:textId="77777777" w:rsidR="000E61F1" w:rsidRPr="00520D3B" w:rsidRDefault="000E61F1" w:rsidP="00A250A6">
            <w:r>
              <w:t>Erklärung zur Verwendung von Holzprodukten</w:t>
            </w:r>
          </w:p>
        </w:tc>
      </w:tr>
      <w:tr w:rsidR="007378AC" w:rsidRPr="00520D3B" w14:paraId="0DE06C94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29B07C9" w14:textId="77777777" w:rsidR="007378AC" w:rsidRPr="00520D3B" w:rsidRDefault="00217010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78AC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00867EC5" w14:textId="77777777" w:rsidR="007378AC" w:rsidRPr="00520D3B" w:rsidRDefault="007378AC" w:rsidP="00A250A6"/>
        </w:tc>
        <w:tc>
          <w:tcPr>
            <w:tcW w:w="3537" w:type="dxa"/>
            <w:gridSpan w:val="5"/>
            <w:shd w:val="clear" w:color="auto" w:fill="auto"/>
            <w:noWrap/>
            <w:vAlign w:val="center"/>
          </w:tcPr>
          <w:p w14:paraId="42B9E963" w14:textId="77777777" w:rsidR="007378AC" w:rsidRPr="006F4F17" w:rsidRDefault="007378AC" w:rsidP="007378AC">
            <w:r>
              <w:t>Vertragsformular für Instandhaltung:</w:t>
            </w:r>
          </w:p>
        </w:tc>
        <w:tc>
          <w:tcPr>
            <w:tcW w:w="4928" w:type="dxa"/>
            <w:gridSpan w:val="8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713B600B" w14:textId="77777777" w:rsidR="007378AC" w:rsidRPr="006F4F17" w:rsidRDefault="007378AC" w:rsidP="00A250A6"/>
        </w:tc>
      </w:tr>
      <w:tr w:rsidR="00124140" w:rsidRPr="00520D3B" w14:paraId="1AECFB58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75B21080" w14:textId="77777777" w:rsidR="00124140" w:rsidRDefault="0021701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4140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4B2FFB2E" w14:textId="77777777" w:rsidR="00124140" w:rsidRPr="00520D3B" w:rsidRDefault="00124140" w:rsidP="00FE41B9"/>
        </w:tc>
        <w:tc>
          <w:tcPr>
            <w:tcW w:w="8465" w:type="dxa"/>
            <w:gridSpan w:val="13"/>
            <w:shd w:val="clear" w:color="auto" w:fill="auto"/>
            <w:noWrap/>
            <w:vAlign w:val="center"/>
          </w:tcPr>
          <w:p w14:paraId="0AC3F725" w14:textId="77777777" w:rsidR="00124140" w:rsidRPr="00520D3B" w:rsidRDefault="00124140" w:rsidP="00FE41B9"/>
        </w:tc>
      </w:tr>
      <w:tr w:rsidR="00124140" w:rsidRPr="00520D3B" w14:paraId="2D29E091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0731B97" w14:textId="77777777" w:rsidR="00124140" w:rsidRDefault="0021701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4140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2AF6214F" w14:textId="77777777" w:rsidR="00124140" w:rsidRPr="00520D3B" w:rsidRDefault="00124140" w:rsidP="00FE41B9"/>
        </w:tc>
        <w:tc>
          <w:tcPr>
            <w:tcW w:w="8465" w:type="dxa"/>
            <w:gridSpan w:val="13"/>
            <w:shd w:val="clear" w:color="auto" w:fill="auto"/>
            <w:noWrap/>
            <w:vAlign w:val="center"/>
          </w:tcPr>
          <w:p w14:paraId="3F68A90B" w14:textId="77777777" w:rsidR="00124140" w:rsidRPr="00520D3B" w:rsidRDefault="00124140" w:rsidP="00FE41B9"/>
        </w:tc>
      </w:tr>
      <w:tr w:rsidR="002C746F" w:rsidRPr="00520D3B" w14:paraId="768A475F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A98DEC9" w14:textId="77777777" w:rsidR="002C746F" w:rsidRDefault="0021701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746F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8"/>
            <w:shd w:val="clear" w:color="auto" w:fill="auto"/>
            <w:noWrap/>
            <w:vAlign w:val="center"/>
          </w:tcPr>
          <w:p w14:paraId="15A7A322" w14:textId="77777777" w:rsidR="002C746F" w:rsidRPr="00520D3B" w:rsidRDefault="002C746F" w:rsidP="00FE41B9"/>
        </w:tc>
        <w:tc>
          <w:tcPr>
            <w:tcW w:w="8465" w:type="dxa"/>
            <w:gridSpan w:val="13"/>
            <w:shd w:val="clear" w:color="auto" w:fill="auto"/>
            <w:noWrap/>
            <w:vAlign w:val="center"/>
          </w:tcPr>
          <w:p w14:paraId="5B2A0839" w14:textId="77777777" w:rsidR="002C746F" w:rsidRPr="00520D3B" w:rsidRDefault="002C746F" w:rsidP="00FE41B9"/>
        </w:tc>
      </w:tr>
      <w:tr w:rsidR="00E557DF" w:rsidRPr="00520D3B" w14:paraId="76835C36" w14:textId="77777777" w:rsidTr="005C30C0">
        <w:trPr>
          <w:gridAfter w:val="1"/>
          <w:wAfter w:w="24" w:type="dxa"/>
          <w:trHeight w:val="399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1E11175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21" w:type="dxa"/>
            <w:gridSpan w:val="21"/>
            <w:noWrap/>
            <w:vAlign w:val="center"/>
          </w:tcPr>
          <w:p w14:paraId="2267786B" w14:textId="77777777" w:rsidR="00E557DF" w:rsidRPr="00F809DB" w:rsidRDefault="00E557DF" w:rsidP="00D249E6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6E5AB9FE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8757E6D" w14:textId="77777777" w:rsidR="009C40B4" w:rsidRDefault="00217010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40B4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3E7FEA59" w14:textId="77777777" w:rsidR="009C40B4" w:rsidRPr="00520D3B" w:rsidRDefault="009C40B4" w:rsidP="009C40B4">
            <w:r>
              <w:t>126</w:t>
            </w:r>
          </w:p>
        </w:tc>
        <w:tc>
          <w:tcPr>
            <w:tcW w:w="8752" w:type="dxa"/>
            <w:gridSpan w:val="15"/>
            <w:shd w:val="clear" w:color="auto" w:fill="auto"/>
            <w:noWrap/>
            <w:vAlign w:val="center"/>
          </w:tcPr>
          <w:p w14:paraId="4C4E2E80" w14:textId="77777777" w:rsidR="009C40B4" w:rsidRPr="00520D3B" w:rsidRDefault="00612AA7" w:rsidP="009C40B4">
            <w:r>
              <w:t>Sicherheitsauskunft und Verpflichtungserklärung – Nachunternehmer/Unterauftragnehmer</w:t>
            </w:r>
          </w:p>
        </w:tc>
      </w:tr>
      <w:tr w:rsidR="00E557DF" w:rsidRPr="00520D3B" w14:paraId="58EDE952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99E28C8" w14:textId="77777777" w:rsidR="00E557DF" w:rsidRDefault="00CA65C1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338F3C86" w14:textId="77777777" w:rsidR="00E557DF" w:rsidRPr="00520D3B" w:rsidRDefault="00C134DD" w:rsidP="00FE41B9">
            <w:r>
              <w:t>223</w:t>
            </w:r>
          </w:p>
        </w:tc>
        <w:tc>
          <w:tcPr>
            <w:tcW w:w="8752" w:type="dxa"/>
            <w:gridSpan w:val="15"/>
            <w:shd w:val="clear" w:color="auto" w:fill="auto"/>
            <w:noWrap/>
            <w:vAlign w:val="center"/>
          </w:tcPr>
          <w:p w14:paraId="1911BF8B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24140" w:rsidRPr="00520D3B" w14:paraId="15E8D0DF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A1CE6FA" w14:textId="4DC93122" w:rsidR="00124140" w:rsidRDefault="006C5FA5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42"/>
            <w:r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01D5C5CA" w14:textId="77777777" w:rsidR="00124140" w:rsidRPr="00520D3B" w:rsidRDefault="00124140" w:rsidP="00FE41B9"/>
        </w:tc>
        <w:tc>
          <w:tcPr>
            <w:tcW w:w="8752" w:type="dxa"/>
            <w:gridSpan w:val="15"/>
            <w:shd w:val="clear" w:color="auto" w:fill="auto"/>
            <w:noWrap/>
            <w:vAlign w:val="center"/>
          </w:tcPr>
          <w:p w14:paraId="01117602" w14:textId="77777777" w:rsidR="00124140" w:rsidRPr="00951C16" w:rsidRDefault="007D1106" w:rsidP="00FE41B9">
            <w:pPr>
              <w:rPr>
                <w:highlight w:val="yellow"/>
              </w:rPr>
            </w:pPr>
            <w:r w:rsidRPr="004034BF">
              <w:t>Urkalkulation</w:t>
            </w:r>
          </w:p>
        </w:tc>
      </w:tr>
      <w:tr w:rsidR="00124140" w:rsidRPr="00520D3B" w14:paraId="4D7EED13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FA1B095" w14:textId="77777777" w:rsidR="00124140" w:rsidRDefault="0021701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4140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669" w:type="dxa"/>
            <w:gridSpan w:val="6"/>
            <w:shd w:val="clear" w:color="auto" w:fill="auto"/>
            <w:noWrap/>
            <w:vAlign w:val="center"/>
          </w:tcPr>
          <w:p w14:paraId="190005FA" w14:textId="77777777" w:rsidR="00124140" w:rsidRPr="00520D3B" w:rsidRDefault="00124140" w:rsidP="00FE41B9"/>
        </w:tc>
        <w:tc>
          <w:tcPr>
            <w:tcW w:w="8752" w:type="dxa"/>
            <w:gridSpan w:val="15"/>
            <w:shd w:val="clear" w:color="auto" w:fill="auto"/>
            <w:noWrap/>
            <w:vAlign w:val="center"/>
          </w:tcPr>
          <w:p w14:paraId="30F1F634" w14:textId="77777777" w:rsidR="00124140" w:rsidRPr="00520D3B" w:rsidRDefault="00124140" w:rsidP="00FE41B9"/>
        </w:tc>
      </w:tr>
      <w:tr w:rsidR="003E7E5A" w:rsidRPr="008A13F3" w14:paraId="2699364C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1959D6FC" w14:textId="77777777" w:rsidR="003E7E5A" w:rsidRPr="008A13F3" w:rsidRDefault="003E7E5A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 w:rsidR="00B315F4">
              <w:t>Baul</w:t>
            </w:r>
            <w:r w:rsidRPr="008A13F3">
              <w:t>eistungen im Namen und für Rechnung</w:t>
            </w:r>
          </w:p>
        </w:tc>
      </w:tr>
      <w:tr w:rsidR="003E7E5A" w:rsidRPr="00520D3B" w14:paraId="7C9B4829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EC4D6A7" w14:textId="77777777" w:rsidR="003E7E5A" w:rsidRPr="00520D3B" w:rsidRDefault="003E7E5A" w:rsidP="000021DC"/>
        </w:tc>
        <w:tc>
          <w:tcPr>
            <w:tcW w:w="9421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06BA4BA" w14:textId="77777777" w:rsidR="003E7E5A" w:rsidRPr="00520D3B" w:rsidRDefault="007D1106" w:rsidP="000021DC">
            <w:r>
              <w:t>Gemeinde Wettringen</w:t>
            </w:r>
          </w:p>
        </w:tc>
      </w:tr>
      <w:tr w:rsidR="003E7E5A" w:rsidRPr="00520D3B" w14:paraId="6C5CD888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C2C4FDE" w14:textId="77777777" w:rsidR="003E7E5A" w:rsidRPr="00520D3B" w:rsidRDefault="003E7E5A" w:rsidP="000021DC"/>
        </w:tc>
        <w:tc>
          <w:tcPr>
            <w:tcW w:w="9421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B00E4F7" w14:textId="77777777" w:rsidR="003E7E5A" w:rsidRPr="00520D3B" w:rsidRDefault="007D1106" w:rsidP="000021DC">
            <w:r>
              <w:t>Kirchstraße 19</w:t>
            </w:r>
          </w:p>
        </w:tc>
      </w:tr>
      <w:tr w:rsidR="00BF62FF" w:rsidRPr="00520D3B" w14:paraId="3358F6A7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0EBBC89" w14:textId="77777777" w:rsidR="00BF62FF" w:rsidRPr="00520D3B" w:rsidRDefault="00BF62FF" w:rsidP="00C134DD"/>
        </w:tc>
        <w:tc>
          <w:tcPr>
            <w:tcW w:w="9421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ACB999" w14:textId="77777777" w:rsidR="00BF62FF" w:rsidRPr="00520D3B" w:rsidRDefault="007D1106" w:rsidP="00C134DD">
            <w:r>
              <w:t>48493 Wettringen</w:t>
            </w:r>
          </w:p>
        </w:tc>
      </w:tr>
      <w:tr w:rsidR="006F1F65" w:rsidRPr="00520D3B" w14:paraId="7B2E6A18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6FB36DC" w14:textId="77777777" w:rsidR="006F1F65" w:rsidRPr="00520D3B" w:rsidRDefault="006F1F65" w:rsidP="00C134DD"/>
        </w:tc>
        <w:tc>
          <w:tcPr>
            <w:tcW w:w="9421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E74A018" w14:textId="77777777" w:rsidR="006F1F65" w:rsidRPr="00520D3B" w:rsidRDefault="007D1106" w:rsidP="00C134DD">
            <w:r>
              <w:t>Tel. (0 25 57) 78-0</w:t>
            </w:r>
          </w:p>
        </w:tc>
      </w:tr>
      <w:tr w:rsidR="006F1F65" w:rsidRPr="008A13F3" w14:paraId="2B7F62A4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EA90F75" w14:textId="77777777" w:rsidR="006F1F65" w:rsidRPr="008A13F3" w:rsidRDefault="006F1F65" w:rsidP="00C134DD"/>
        </w:tc>
        <w:tc>
          <w:tcPr>
            <w:tcW w:w="9421" w:type="dxa"/>
            <w:gridSpan w:val="21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76C2D557" w14:textId="77777777" w:rsidR="006F1F65" w:rsidRPr="006B28BB" w:rsidRDefault="006F1F65" w:rsidP="00C134DD">
            <w:r>
              <w:t>zu vergeben.</w:t>
            </w:r>
          </w:p>
        </w:tc>
      </w:tr>
      <w:tr w:rsidR="003E7E5A" w:rsidRPr="00520D3B" w14:paraId="6CC7B752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0F8071E" w14:textId="77777777" w:rsidR="003E7E5A" w:rsidRPr="00520D3B" w:rsidRDefault="003E7E5A" w:rsidP="000021DC"/>
        </w:tc>
        <w:tc>
          <w:tcPr>
            <w:tcW w:w="9421" w:type="dxa"/>
            <w:gridSpan w:val="21"/>
            <w:shd w:val="clear" w:color="auto" w:fill="auto"/>
            <w:noWrap/>
            <w:vAlign w:val="center"/>
          </w:tcPr>
          <w:p w14:paraId="5635E60F" w14:textId="77777777" w:rsidR="00B315F4" w:rsidRPr="006F1F65" w:rsidRDefault="00B315F4" w:rsidP="006F1F65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3E7E5A" w:rsidRPr="00520D3B" w14:paraId="0C8E5B71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4D0B7E1" w14:textId="77777777" w:rsidR="003E7E5A" w:rsidRPr="00520D3B" w:rsidRDefault="003E7E5A" w:rsidP="000021DC"/>
        </w:tc>
        <w:tc>
          <w:tcPr>
            <w:tcW w:w="9421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62B0C95" w14:textId="77777777" w:rsidR="003E7E5A" w:rsidRPr="00520D3B" w:rsidRDefault="003E7E5A" w:rsidP="000021DC"/>
        </w:tc>
      </w:tr>
      <w:tr w:rsidR="006F1F65" w:rsidRPr="00520D3B" w14:paraId="48091F87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C56B114" w14:textId="77777777" w:rsidR="006F1F65" w:rsidRPr="00520D3B" w:rsidRDefault="006F1F65" w:rsidP="00C134DD"/>
        </w:tc>
        <w:tc>
          <w:tcPr>
            <w:tcW w:w="9421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D41A7E" w14:textId="77777777" w:rsidR="006F1F65" w:rsidRPr="00520D3B" w:rsidRDefault="006F1F65" w:rsidP="00C134DD"/>
        </w:tc>
      </w:tr>
      <w:tr w:rsidR="006F1F65" w:rsidRPr="00520D3B" w14:paraId="7259E18B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10B4A06" w14:textId="77777777" w:rsidR="006F1F65" w:rsidRPr="00520D3B" w:rsidRDefault="006F1F65" w:rsidP="00C134DD"/>
        </w:tc>
        <w:tc>
          <w:tcPr>
            <w:tcW w:w="9421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92382B3" w14:textId="77777777" w:rsidR="006F1F65" w:rsidRPr="00520D3B" w:rsidRDefault="006F1F65" w:rsidP="00C134DD"/>
        </w:tc>
      </w:tr>
      <w:tr w:rsidR="003E7E5A" w:rsidRPr="008A13F3" w14:paraId="151ECF7D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D2E8D80" w14:textId="77777777" w:rsidR="003E7E5A" w:rsidRPr="008A13F3" w:rsidRDefault="003E7E5A" w:rsidP="008A13F3"/>
        </w:tc>
        <w:tc>
          <w:tcPr>
            <w:tcW w:w="9421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F75903" w14:textId="77777777" w:rsidR="003E7E5A" w:rsidRPr="006B28BB" w:rsidRDefault="003E7E5A" w:rsidP="008A13F3"/>
        </w:tc>
      </w:tr>
      <w:tr w:rsidR="003E7E5A" w:rsidRPr="008A13F3" w14:paraId="10F73A6D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A0AAA94" w14:textId="77777777" w:rsidR="003E7E5A" w:rsidRPr="008A13F3" w:rsidRDefault="003E7E5A" w:rsidP="008A13F3"/>
        </w:tc>
        <w:tc>
          <w:tcPr>
            <w:tcW w:w="9421" w:type="dxa"/>
            <w:gridSpan w:val="21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663EC422" w14:textId="77777777" w:rsidR="003E7E5A" w:rsidRPr="008A13F3" w:rsidRDefault="007378AC" w:rsidP="008A13F3">
            <w:r>
              <w:t>zu vergeben.</w:t>
            </w:r>
          </w:p>
        </w:tc>
      </w:tr>
      <w:tr w:rsidR="003E7E5A" w:rsidRPr="00520D3B" w14:paraId="60E664D3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7789148D" w14:textId="77777777" w:rsidR="003E7E5A" w:rsidRPr="00520D3B" w:rsidRDefault="00DC4158" w:rsidP="00DC4158">
            <w:pPr>
              <w:pStyle w:val="berschrift1"/>
            </w:pPr>
            <w:r>
              <w:t>Kommunikation</w:t>
            </w:r>
          </w:p>
        </w:tc>
      </w:tr>
      <w:tr w:rsidR="00DC4158" w:rsidRPr="00520D3B" w14:paraId="42A54700" w14:textId="77777777" w:rsidTr="005C30C0">
        <w:trPr>
          <w:gridAfter w:val="1"/>
          <w:wAfter w:w="24" w:type="dxa"/>
          <w:trHeight w:val="314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01B6D962" w14:textId="77777777" w:rsidR="00DC4158" w:rsidRDefault="00DC4158" w:rsidP="000021DC"/>
        </w:tc>
        <w:tc>
          <w:tcPr>
            <w:tcW w:w="9421" w:type="dxa"/>
            <w:gridSpan w:val="21"/>
            <w:noWrap/>
            <w:vAlign w:val="center"/>
          </w:tcPr>
          <w:p w14:paraId="5EBE3933" w14:textId="77777777" w:rsidR="00DC4158" w:rsidRPr="0066119D" w:rsidRDefault="00DC4158" w:rsidP="000021DC">
            <w:r>
              <w:t>Die Kommunikation erfolgt</w:t>
            </w:r>
          </w:p>
        </w:tc>
      </w:tr>
      <w:tr w:rsidR="00DC4158" w:rsidRPr="00520D3B" w14:paraId="28BEA95E" w14:textId="77777777" w:rsidTr="005C30C0">
        <w:trPr>
          <w:gridAfter w:val="1"/>
          <w:wAfter w:w="24" w:type="dxa"/>
          <w:trHeight w:val="314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9A1A3F0" w14:textId="77777777" w:rsidR="00DC4158" w:rsidRDefault="00DC4158" w:rsidP="000021DC"/>
        </w:tc>
        <w:bookmarkStart w:id="5" w:name="Vergart4_2110"/>
        <w:tc>
          <w:tcPr>
            <w:tcW w:w="487" w:type="dxa"/>
            <w:gridSpan w:val="4"/>
            <w:noWrap/>
            <w:vAlign w:val="center"/>
          </w:tcPr>
          <w:p w14:paraId="291B1F55" w14:textId="77777777" w:rsidR="00DC4158" w:rsidRPr="0066119D" w:rsidDel="00DC4158" w:rsidRDefault="00217010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7D1106">
              <w:rPr>
                <w:b/>
              </w:rPr>
              <w:instrText xml:space="preserve"> FORMCHECKBOX </w:instrText>
            </w:r>
            <w:r w:rsidR="00B10B06">
              <w:rPr>
                <w:b/>
              </w:rPr>
            </w:r>
            <w:r w:rsidR="00B10B06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34" w:type="dxa"/>
            <w:gridSpan w:val="17"/>
            <w:vAlign w:val="center"/>
          </w:tcPr>
          <w:p w14:paraId="108DBDFF" w14:textId="77777777" w:rsidR="00DC4158" w:rsidRPr="0066119D" w:rsidRDefault="00970D5A" w:rsidP="000021DC">
            <w:r>
              <w:t>elektronisch über die Vergabeplattform</w:t>
            </w:r>
          </w:p>
        </w:tc>
      </w:tr>
      <w:tr w:rsidR="00DC4158" w:rsidRPr="00520D3B" w14:paraId="6BD4F0F7" w14:textId="77777777" w:rsidTr="005C30C0">
        <w:trPr>
          <w:gridAfter w:val="1"/>
          <w:wAfter w:w="24" w:type="dxa"/>
          <w:trHeight w:val="314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5744ACC" w14:textId="77777777" w:rsidR="00DC4158" w:rsidRDefault="00DC4158" w:rsidP="000021DC"/>
        </w:tc>
        <w:tc>
          <w:tcPr>
            <w:tcW w:w="487" w:type="dxa"/>
            <w:gridSpan w:val="4"/>
            <w:noWrap/>
            <w:vAlign w:val="center"/>
          </w:tcPr>
          <w:p w14:paraId="4966512C" w14:textId="77777777" w:rsidR="00DC4158" w:rsidRPr="0066119D" w:rsidDel="00DC4158" w:rsidRDefault="00217010" w:rsidP="000021DC">
            <w:r w:rsidRPr="00A5028D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970D5A" w:rsidRPr="00AC1C01">
              <w:rPr>
                <w:b/>
              </w:rPr>
              <w:instrText xml:space="preserve"> FORMCHECKBOX </w:instrText>
            </w:r>
            <w:r w:rsidR="00B10B06">
              <w:rPr>
                <w:b/>
              </w:rPr>
            </w:r>
            <w:r w:rsidR="00B10B06">
              <w:rPr>
                <w:b/>
              </w:rPr>
              <w:fldChar w:fldCharType="separate"/>
            </w:r>
            <w:r w:rsidRPr="00A5028D">
              <w:rPr>
                <w:b/>
              </w:rPr>
              <w:fldChar w:fldCharType="end"/>
            </w:r>
          </w:p>
        </w:tc>
        <w:tc>
          <w:tcPr>
            <w:tcW w:w="8934" w:type="dxa"/>
            <w:gridSpan w:val="17"/>
            <w:vAlign w:val="center"/>
          </w:tcPr>
          <w:p w14:paraId="7544CF63" w14:textId="77777777" w:rsidR="00DC4158" w:rsidRPr="0066119D" w:rsidRDefault="00EE71A9" w:rsidP="008B3046">
            <w:r>
              <w:t>auf andere Weise (schriftlich/Textform)</w:t>
            </w:r>
          </w:p>
        </w:tc>
      </w:tr>
      <w:tr w:rsidR="00236C5E" w:rsidRPr="00532EE8" w14:paraId="3427C582" w14:textId="77777777" w:rsidTr="005C30C0">
        <w:tblPrEx>
          <w:tblBorders>
            <w:bottom w:val="single" w:sz="4" w:space="0" w:color="808080" w:themeColor="background1" w:themeShade="80"/>
          </w:tblBorders>
        </w:tblPrEx>
        <w:trPr>
          <w:trHeight w:val="285"/>
        </w:trPr>
        <w:tc>
          <w:tcPr>
            <w:tcW w:w="479" w:type="dxa"/>
            <w:tcBorders>
              <w:bottom w:val="nil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32D1210" w14:textId="77777777" w:rsidR="00236C5E" w:rsidRPr="00520D3B" w:rsidRDefault="00236C5E" w:rsidP="00236C5E">
            <w:pPr>
              <w:jc w:val="left"/>
            </w:pPr>
          </w:p>
        </w:tc>
        <w:tc>
          <w:tcPr>
            <w:tcW w:w="494" w:type="dxa"/>
            <w:gridSpan w:val="5"/>
            <w:tcBorders>
              <w:bottom w:val="nil"/>
            </w:tcBorders>
            <w:shd w:val="clear" w:color="auto" w:fill="auto"/>
            <w:noWrap/>
          </w:tcPr>
          <w:p w14:paraId="531AE407" w14:textId="77777777" w:rsidR="00236C5E" w:rsidRPr="00532EE8" w:rsidRDefault="00217010" w:rsidP="00236C5E">
            <w:pPr>
              <w:jc w:val="left"/>
            </w:pPr>
            <w:r w:rsidRPr="00A5028D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236C5E" w:rsidRPr="00532EE8">
              <w:rPr>
                <w:b/>
              </w:rPr>
              <w:instrText xml:space="preserve"> FORMCHECKBOX </w:instrText>
            </w:r>
            <w:r w:rsidR="00B10B06">
              <w:rPr>
                <w:b/>
              </w:rPr>
            </w:r>
            <w:r w:rsidR="00B10B06">
              <w:rPr>
                <w:b/>
              </w:rPr>
              <w:fldChar w:fldCharType="separate"/>
            </w:r>
            <w:r w:rsidRPr="00A5028D">
              <w:rPr>
                <w:b/>
              </w:rPr>
              <w:fldChar w:fldCharType="end"/>
            </w:r>
          </w:p>
        </w:tc>
        <w:tc>
          <w:tcPr>
            <w:tcW w:w="8958" w:type="dxa"/>
            <w:gridSpan w:val="18"/>
            <w:tcBorders>
              <w:bottom w:val="nil"/>
            </w:tcBorders>
            <w:shd w:val="clear" w:color="auto" w:fill="auto"/>
            <w:vAlign w:val="bottom"/>
          </w:tcPr>
          <w:p w14:paraId="49AAAFD1" w14:textId="77777777" w:rsidR="00236C5E" w:rsidRPr="00532EE8" w:rsidRDefault="00236C5E" w:rsidP="003A405D">
            <w:pPr>
              <w:jc w:val="left"/>
            </w:pPr>
            <w:r w:rsidRPr="00532EE8">
              <w:t>in Kombination: bis zur Angebots</w:t>
            </w:r>
            <w:r w:rsidR="00773560" w:rsidRPr="00532EE8">
              <w:t>(er)</w:t>
            </w:r>
            <w:proofErr w:type="spellStart"/>
            <w:r w:rsidRPr="00532EE8">
              <w:t>öffnung</w:t>
            </w:r>
            <w:proofErr w:type="spellEnd"/>
            <w:r w:rsidRPr="00532EE8">
              <w:t xml:space="preserve"> elektronisch über die Vergabeplattform</w:t>
            </w:r>
            <w:r w:rsidR="008B3046">
              <w:t xml:space="preserve">; </w:t>
            </w:r>
            <w:r w:rsidRPr="00532EE8">
              <w:t>danach</w:t>
            </w:r>
            <w:r w:rsidR="003A405D">
              <w:t xml:space="preserve"> schriftlich oder in Textform</w:t>
            </w:r>
          </w:p>
        </w:tc>
      </w:tr>
      <w:tr w:rsidR="005E77BC" w:rsidRPr="00532EE8" w14:paraId="21967FCC" w14:textId="77777777" w:rsidTr="005C30C0">
        <w:tblPrEx>
          <w:tblBorders>
            <w:bottom w:val="single" w:sz="4" w:space="0" w:color="808080" w:themeColor="background1" w:themeShade="80"/>
          </w:tblBorders>
        </w:tblPrEx>
        <w:trPr>
          <w:trHeight w:val="285"/>
        </w:trPr>
        <w:tc>
          <w:tcPr>
            <w:tcW w:w="479" w:type="dxa"/>
            <w:noWrap/>
            <w:tcMar>
              <w:left w:w="28" w:type="dxa"/>
            </w:tcMar>
            <w:vAlign w:val="center"/>
          </w:tcPr>
          <w:p w14:paraId="74D0EB3C" w14:textId="77777777" w:rsidR="005E77BC" w:rsidRPr="00532EE8" w:rsidRDefault="005E77BC" w:rsidP="00F55389"/>
        </w:tc>
        <w:tc>
          <w:tcPr>
            <w:tcW w:w="1105" w:type="dxa"/>
            <w:gridSpan w:val="10"/>
            <w:tcBorders>
              <w:bottom w:val="nil"/>
            </w:tcBorders>
            <w:shd w:val="clear" w:color="auto" w:fill="auto"/>
            <w:noWrap/>
            <w:vAlign w:val="center"/>
          </w:tcPr>
          <w:p w14:paraId="0DDD42ED" w14:textId="77777777" w:rsidR="005E77BC" w:rsidRPr="00532EE8" w:rsidRDefault="005E77BC" w:rsidP="00F55389">
            <w:r w:rsidRPr="00532EE8">
              <w:t>Stelle</w:t>
            </w:r>
          </w:p>
        </w:tc>
        <w:tc>
          <w:tcPr>
            <w:tcW w:w="8347" w:type="dxa"/>
            <w:gridSpan w:val="13"/>
            <w:noWrap/>
            <w:vAlign w:val="center"/>
          </w:tcPr>
          <w:p w14:paraId="7C5D47C0" w14:textId="77777777" w:rsidR="005E77BC" w:rsidRPr="00532EE8" w:rsidRDefault="005E77BC" w:rsidP="00F55389"/>
        </w:tc>
      </w:tr>
      <w:tr w:rsidR="005E77BC" w:rsidRPr="00532EE8" w14:paraId="31CACACF" w14:textId="77777777" w:rsidTr="005C30C0">
        <w:tblPrEx>
          <w:tblBorders>
            <w:bottom w:val="single" w:sz="4" w:space="0" w:color="808080" w:themeColor="background1" w:themeShade="80"/>
          </w:tblBorders>
        </w:tblPrEx>
        <w:trPr>
          <w:trHeight w:val="285"/>
        </w:trPr>
        <w:tc>
          <w:tcPr>
            <w:tcW w:w="479" w:type="dxa"/>
            <w:noWrap/>
            <w:tcMar>
              <w:left w:w="28" w:type="dxa"/>
            </w:tcMar>
            <w:vAlign w:val="bottom"/>
          </w:tcPr>
          <w:p w14:paraId="25B17014" w14:textId="77777777" w:rsidR="005E77BC" w:rsidRPr="00532EE8" w:rsidRDefault="005E77BC" w:rsidP="00F55389">
            <w:pPr>
              <w:jc w:val="left"/>
            </w:pPr>
          </w:p>
        </w:tc>
        <w:tc>
          <w:tcPr>
            <w:tcW w:w="1105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14:paraId="2325873C" w14:textId="77777777" w:rsidR="005E77BC" w:rsidRPr="00532EE8" w:rsidRDefault="005E77BC" w:rsidP="00F55389">
            <w:pPr>
              <w:jc w:val="left"/>
            </w:pPr>
          </w:p>
        </w:tc>
        <w:tc>
          <w:tcPr>
            <w:tcW w:w="8347" w:type="dxa"/>
            <w:gridSpan w:val="13"/>
            <w:noWrap/>
            <w:vAlign w:val="bottom"/>
          </w:tcPr>
          <w:p w14:paraId="71C1C5B6" w14:textId="77777777" w:rsidR="005E77BC" w:rsidRPr="00532EE8" w:rsidRDefault="005E77BC" w:rsidP="00F55389">
            <w:pPr>
              <w:jc w:val="left"/>
            </w:pPr>
          </w:p>
        </w:tc>
      </w:tr>
      <w:tr w:rsidR="005E77BC" w:rsidRPr="00532EE8" w14:paraId="30EE9F39" w14:textId="77777777" w:rsidTr="005C30C0">
        <w:tblPrEx>
          <w:tblBorders>
            <w:bottom w:val="single" w:sz="4" w:space="0" w:color="808080" w:themeColor="background1" w:themeShade="80"/>
          </w:tblBorders>
        </w:tblPrEx>
        <w:trPr>
          <w:trHeight w:val="285"/>
        </w:trPr>
        <w:tc>
          <w:tcPr>
            <w:tcW w:w="479" w:type="dxa"/>
            <w:noWrap/>
            <w:tcMar>
              <w:left w:w="28" w:type="dxa"/>
            </w:tcMar>
            <w:vAlign w:val="bottom"/>
          </w:tcPr>
          <w:p w14:paraId="4BD32C0F" w14:textId="77777777" w:rsidR="005E77BC" w:rsidRPr="00532EE8" w:rsidRDefault="005E77BC" w:rsidP="00F55389">
            <w:pPr>
              <w:jc w:val="left"/>
            </w:pPr>
          </w:p>
        </w:tc>
        <w:tc>
          <w:tcPr>
            <w:tcW w:w="1105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14:paraId="7F4E1283" w14:textId="77777777" w:rsidR="005E77BC" w:rsidRPr="00532EE8" w:rsidRDefault="005E77BC" w:rsidP="00F55389">
            <w:pPr>
              <w:jc w:val="left"/>
            </w:pPr>
            <w:r w:rsidRPr="00532EE8">
              <w:t>Straße</w:t>
            </w:r>
          </w:p>
        </w:tc>
        <w:tc>
          <w:tcPr>
            <w:tcW w:w="4757" w:type="dxa"/>
            <w:gridSpan w:val="8"/>
            <w:noWrap/>
            <w:vAlign w:val="bottom"/>
          </w:tcPr>
          <w:p w14:paraId="71292E56" w14:textId="77777777" w:rsidR="005E77BC" w:rsidRPr="00532EE8" w:rsidRDefault="005E77BC" w:rsidP="00F55389">
            <w:pPr>
              <w:jc w:val="left"/>
            </w:pPr>
          </w:p>
        </w:tc>
        <w:tc>
          <w:tcPr>
            <w:tcW w:w="849" w:type="dxa"/>
            <w:gridSpan w:val="2"/>
            <w:vAlign w:val="bottom"/>
          </w:tcPr>
          <w:p w14:paraId="53E39818" w14:textId="77777777" w:rsidR="005E77BC" w:rsidRPr="00532EE8" w:rsidRDefault="005E77BC" w:rsidP="00532EE8">
            <w:pPr>
              <w:jc w:val="left"/>
            </w:pPr>
            <w:r w:rsidRPr="00532EE8">
              <w:t>Fax</w:t>
            </w:r>
          </w:p>
        </w:tc>
        <w:tc>
          <w:tcPr>
            <w:tcW w:w="2741" w:type="dxa"/>
            <w:gridSpan w:val="3"/>
            <w:vAlign w:val="bottom"/>
          </w:tcPr>
          <w:p w14:paraId="5D4EBE7D" w14:textId="77777777" w:rsidR="005E77BC" w:rsidRPr="00532EE8" w:rsidRDefault="005E77BC" w:rsidP="00F55389">
            <w:pPr>
              <w:jc w:val="left"/>
            </w:pPr>
          </w:p>
        </w:tc>
      </w:tr>
      <w:tr w:rsidR="005E77BC" w:rsidRPr="00532EE8" w14:paraId="74CFF9C1" w14:textId="77777777" w:rsidTr="005C30C0">
        <w:tblPrEx>
          <w:tblBorders>
            <w:bottom w:val="single" w:sz="4" w:space="0" w:color="808080" w:themeColor="background1" w:themeShade="80"/>
          </w:tblBorders>
        </w:tblPrEx>
        <w:trPr>
          <w:trHeight w:val="285"/>
        </w:trPr>
        <w:tc>
          <w:tcPr>
            <w:tcW w:w="479" w:type="dxa"/>
            <w:noWrap/>
            <w:tcMar>
              <w:left w:w="28" w:type="dxa"/>
            </w:tcMar>
            <w:vAlign w:val="bottom"/>
          </w:tcPr>
          <w:p w14:paraId="4D5F1111" w14:textId="77777777" w:rsidR="005E77BC" w:rsidRPr="00532EE8" w:rsidRDefault="005E77BC" w:rsidP="00F55389">
            <w:pPr>
              <w:jc w:val="left"/>
            </w:pPr>
          </w:p>
        </w:tc>
        <w:tc>
          <w:tcPr>
            <w:tcW w:w="1105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14:paraId="531E9E54" w14:textId="77777777" w:rsidR="005E77BC" w:rsidRPr="00532EE8" w:rsidRDefault="005E77BC" w:rsidP="00F55389">
            <w:pPr>
              <w:jc w:val="left"/>
            </w:pPr>
            <w:r w:rsidRPr="00532EE8">
              <w:t>PLZ/Ort</w:t>
            </w:r>
          </w:p>
        </w:tc>
        <w:tc>
          <w:tcPr>
            <w:tcW w:w="4757" w:type="dxa"/>
            <w:gridSpan w:val="8"/>
            <w:noWrap/>
            <w:vAlign w:val="bottom"/>
          </w:tcPr>
          <w:p w14:paraId="58ACDE98" w14:textId="77777777" w:rsidR="005E77BC" w:rsidRPr="00532EE8" w:rsidRDefault="005E77BC" w:rsidP="00F55389">
            <w:pPr>
              <w:jc w:val="left"/>
            </w:pPr>
          </w:p>
        </w:tc>
        <w:tc>
          <w:tcPr>
            <w:tcW w:w="849" w:type="dxa"/>
            <w:gridSpan w:val="2"/>
            <w:vAlign w:val="bottom"/>
          </w:tcPr>
          <w:p w14:paraId="7AE46480" w14:textId="77777777" w:rsidR="005E77BC" w:rsidRPr="00532EE8" w:rsidRDefault="005E77BC" w:rsidP="00532EE8">
            <w:pPr>
              <w:jc w:val="left"/>
            </w:pPr>
            <w:r w:rsidRPr="00532EE8">
              <w:t>E-Mail</w:t>
            </w:r>
          </w:p>
        </w:tc>
        <w:tc>
          <w:tcPr>
            <w:tcW w:w="2741" w:type="dxa"/>
            <w:gridSpan w:val="3"/>
            <w:vAlign w:val="bottom"/>
          </w:tcPr>
          <w:p w14:paraId="26F0894C" w14:textId="77777777" w:rsidR="005E77BC" w:rsidRPr="00532EE8" w:rsidRDefault="005E77BC" w:rsidP="00F55389">
            <w:pPr>
              <w:jc w:val="left"/>
            </w:pPr>
          </w:p>
        </w:tc>
      </w:tr>
      <w:tr w:rsidR="005E77BC" w:rsidRPr="00520D3B" w14:paraId="39DA6500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69AD5673" w14:textId="77777777" w:rsidR="005E77BC" w:rsidRPr="00586235" w:rsidRDefault="005E77BC" w:rsidP="00963607">
            <w:pPr>
              <w:pStyle w:val="berschrift1"/>
            </w:pPr>
            <w:r>
              <w:t>Unterlagen (Erklärungen, Angaben, Nachweise)</w:t>
            </w:r>
          </w:p>
        </w:tc>
      </w:tr>
      <w:tr w:rsidR="005E77BC" w:rsidRPr="00F36274" w14:paraId="5AADD090" w14:textId="77777777" w:rsidTr="005C30C0">
        <w:trPr>
          <w:gridAfter w:val="1"/>
          <w:wAfter w:w="24" w:type="dxa"/>
          <w:cantSplit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0A618812" w14:textId="77777777" w:rsidR="005E77BC" w:rsidRPr="006B28BB" w:rsidRDefault="005E77BC" w:rsidP="00262B97">
            <w:pPr>
              <w:pStyle w:val="berschrift2"/>
            </w:pPr>
            <w:r w:rsidRPr="006B28BB">
              <w:t>Folgende Unterlagen</w:t>
            </w:r>
            <w:r>
              <w:t xml:space="preserve"> </w:t>
            </w:r>
            <w:r w:rsidRPr="006B28BB">
              <w:t>sind mit dem Angebot einzureichen</w:t>
            </w:r>
            <w:r>
              <w:t>:</w:t>
            </w:r>
          </w:p>
        </w:tc>
      </w:tr>
      <w:tr w:rsidR="005E77BC" w:rsidRPr="00F36274" w14:paraId="19F9B683" w14:textId="77777777" w:rsidTr="005C30C0">
        <w:trPr>
          <w:gridAfter w:val="1"/>
          <w:wAfter w:w="24" w:type="dxa"/>
          <w:cantSplit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926FCBA" w14:textId="77777777" w:rsidR="005E77BC" w:rsidRPr="00F36274" w:rsidRDefault="005E77BC" w:rsidP="00520D3B"/>
        </w:tc>
        <w:tc>
          <w:tcPr>
            <w:tcW w:w="435" w:type="dxa"/>
            <w:gridSpan w:val="3"/>
            <w:shd w:val="clear" w:color="auto" w:fill="auto"/>
            <w:noWrap/>
            <w:vAlign w:val="center"/>
          </w:tcPr>
          <w:p w14:paraId="47BA524C" w14:textId="77777777" w:rsidR="005E77BC" w:rsidRPr="00F36274" w:rsidRDefault="00217010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8986" w:type="dxa"/>
            <w:gridSpan w:val="18"/>
            <w:shd w:val="clear" w:color="auto" w:fill="auto"/>
            <w:vAlign w:val="center"/>
          </w:tcPr>
          <w:p w14:paraId="51F40892" w14:textId="77777777" w:rsidR="005E77BC" w:rsidRPr="00483C89" w:rsidRDefault="005E77BC">
            <w:r>
              <w:t>siehe Formblatt Verzeichnis der im Vergabeverfahren vorzulegenden Unterlagen</w:t>
            </w:r>
          </w:p>
        </w:tc>
      </w:tr>
      <w:tr w:rsidR="005E77BC" w:rsidRPr="00F36274" w14:paraId="72E73A10" w14:textId="77777777" w:rsidTr="005C30C0">
        <w:trPr>
          <w:gridAfter w:val="1"/>
          <w:wAfter w:w="24" w:type="dxa"/>
          <w:cantSplit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BDB8187" w14:textId="77777777" w:rsidR="005E77BC" w:rsidRPr="00F36274" w:rsidRDefault="005E77BC" w:rsidP="00532EE8"/>
        </w:tc>
        <w:tc>
          <w:tcPr>
            <w:tcW w:w="435" w:type="dxa"/>
            <w:gridSpan w:val="3"/>
            <w:shd w:val="clear" w:color="auto" w:fill="auto"/>
            <w:noWrap/>
            <w:vAlign w:val="center"/>
          </w:tcPr>
          <w:p w14:paraId="4F04EBE3" w14:textId="77777777" w:rsidR="005E77BC" w:rsidRPr="00F36274" w:rsidRDefault="00217010" w:rsidP="00532EE8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8986" w:type="dxa"/>
            <w:gridSpan w:val="18"/>
            <w:shd w:val="clear" w:color="auto" w:fill="auto"/>
            <w:vAlign w:val="center"/>
          </w:tcPr>
          <w:p w14:paraId="0ADA471F" w14:textId="77777777" w:rsidR="005E77BC" w:rsidRPr="00F36274" w:rsidRDefault="005E77BC" w:rsidP="00532EE8"/>
        </w:tc>
      </w:tr>
      <w:tr w:rsidR="005E77BC" w:rsidRPr="00F36274" w14:paraId="33C43B1C" w14:textId="77777777" w:rsidTr="005C30C0">
        <w:trPr>
          <w:gridAfter w:val="1"/>
          <w:wAfter w:w="24" w:type="dxa"/>
          <w:cantSplit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BAB74CB" w14:textId="77777777" w:rsidR="005E77BC" w:rsidRPr="00F36274" w:rsidRDefault="005E77BC" w:rsidP="00520D3B"/>
        </w:tc>
        <w:tc>
          <w:tcPr>
            <w:tcW w:w="435" w:type="dxa"/>
            <w:gridSpan w:val="3"/>
            <w:shd w:val="clear" w:color="auto" w:fill="auto"/>
            <w:noWrap/>
            <w:vAlign w:val="center"/>
          </w:tcPr>
          <w:p w14:paraId="6BAC68AF" w14:textId="77777777" w:rsidR="005E77BC" w:rsidRPr="00F36274" w:rsidRDefault="005E77BC" w:rsidP="00520D3B"/>
        </w:tc>
        <w:tc>
          <w:tcPr>
            <w:tcW w:w="8986" w:type="dxa"/>
            <w:gridSpan w:val="18"/>
            <w:shd w:val="clear" w:color="auto" w:fill="auto"/>
            <w:vAlign w:val="center"/>
          </w:tcPr>
          <w:p w14:paraId="5038F2B7" w14:textId="77777777" w:rsidR="005E77BC" w:rsidRPr="00275337" w:rsidRDefault="005E77BC" w:rsidP="00520D3B"/>
        </w:tc>
      </w:tr>
      <w:tr w:rsidR="005E77BC" w:rsidRPr="00483C89" w14:paraId="01549784" w14:textId="77777777" w:rsidTr="005C30C0">
        <w:trPr>
          <w:gridAfter w:val="1"/>
          <w:wAfter w:w="24" w:type="dxa"/>
          <w:cantSplit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0A1C78D7" w14:textId="77777777" w:rsidR="005E77BC" w:rsidRPr="00483C89" w:rsidRDefault="005E77BC" w:rsidP="006F4F17">
            <w:pPr>
              <w:pStyle w:val="berschrift2"/>
            </w:pPr>
            <w:r>
              <w:t>- frei -</w:t>
            </w:r>
          </w:p>
        </w:tc>
      </w:tr>
      <w:tr w:rsidR="005E77BC" w:rsidRPr="00483C89" w14:paraId="70A9E4C7" w14:textId="77777777" w:rsidTr="005C30C0">
        <w:trPr>
          <w:gridAfter w:val="1"/>
          <w:wAfter w:w="24" w:type="dxa"/>
          <w:cantSplit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25455A67" w14:textId="77777777" w:rsidR="005E77BC" w:rsidRDefault="005E77BC" w:rsidP="00D249E6">
            <w:pPr>
              <w:pStyle w:val="berschrift2"/>
            </w:pPr>
            <w:r>
              <w:t>Nachforderung</w:t>
            </w:r>
          </w:p>
        </w:tc>
      </w:tr>
      <w:tr w:rsidR="005E77BC" w:rsidRPr="00520D3B" w14:paraId="46FCA536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40BA96F3" w14:textId="77777777" w:rsidR="005E77BC" w:rsidRPr="00520D3B" w:rsidRDefault="005E77BC" w:rsidP="00031C2A"/>
        </w:tc>
        <w:tc>
          <w:tcPr>
            <w:tcW w:w="9421" w:type="dxa"/>
            <w:gridSpan w:val="21"/>
            <w:noWrap/>
            <w:vAlign w:val="center"/>
          </w:tcPr>
          <w:p w14:paraId="513DB2AE" w14:textId="77777777" w:rsidR="005E77BC" w:rsidRPr="008A13F3" w:rsidRDefault="005E77BC" w:rsidP="00803BDD">
            <w:r>
              <w:t>Fehlende Unterlagen, deren Vorlage mit dem Angebot gefordert war, werden</w:t>
            </w:r>
          </w:p>
        </w:tc>
      </w:tr>
      <w:tr w:rsidR="005E77BC" w:rsidRPr="00520D3B" w14:paraId="3A30DC20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55AE6F3" w14:textId="77777777" w:rsidR="005E77BC" w:rsidRPr="00520D3B" w:rsidRDefault="005E77BC" w:rsidP="00031C2A"/>
        </w:tc>
        <w:tc>
          <w:tcPr>
            <w:tcW w:w="408" w:type="dxa"/>
            <w:gridSpan w:val="2"/>
            <w:noWrap/>
            <w:vAlign w:val="center"/>
          </w:tcPr>
          <w:p w14:paraId="6B5AEC6A" w14:textId="77777777" w:rsidR="005E77BC" w:rsidRPr="00520D3B" w:rsidRDefault="00217010" w:rsidP="00031C2A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7D1106">
              <w:rPr>
                <w:b/>
              </w:rPr>
              <w:instrText xml:space="preserve"> FORMCHECKBOX </w:instrText>
            </w:r>
            <w:r w:rsidR="00B10B06">
              <w:rPr>
                <w:b/>
              </w:rPr>
            </w:r>
            <w:r w:rsidR="00B10B06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3" w:type="dxa"/>
            <w:gridSpan w:val="19"/>
            <w:noWrap/>
            <w:vAlign w:val="center"/>
          </w:tcPr>
          <w:p w14:paraId="1A2C8D2E" w14:textId="77777777" w:rsidR="005E77BC" w:rsidRPr="008A13F3" w:rsidRDefault="005E77BC" w:rsidP="00031C2A">
            <w:r>
              <w:t>nachgefordert.</w:t>
            </w:r>
          </w:p>
        </w:tc>
      </w:tr>
      <w:tr w:rsidR="005E77BC" w:rsidRPr="00520D3B" w14:paraId="4C171AB4" w14:textId="77777777" w:rsidTr="005C30C0">
        <w:trPr>
          <w:gridAfter w:val="1"/>
          <w:wAfter w:w="24" w:type="dxa"/>
          <w:trHeight w:val="855"/>
        </w:trPr>
        <w:tc>
          <w:tcPr>
            <w:tcW w:w="486" w:type="dxa"/>
            <w:gridSpan w:val="2"/>
            <w:noWrap/>
            <w:tcMar>
              <w:left w:w="28" w:type="dxa"/>
            </w:tcMar>
          </w:tcPr>
          <w:p w14:paraId="7F799D39" w14:textId="77777777" w:rsidR="005E77BC" w:rsidRPr="00520D3B" w:rsidRDefault="005E77BC" w:rsidP="00465E3B">
            <w:pPr>
              <w:jc w:val="left"/>
            </w:pPr>
          </w:p>
        </w:tc>
        <w:tc>
          <w:tcPr>
            <w:tcW w:w="408" w:type="dxa"/>
            <w:gridSpan w:val="2"/>
            <w:noWrap/>
          </w:tcPr>
          <w:p w14:paraId="77919F98" w14:textId="77777777" w:rsidR="005E77BC" w:rsidRPr="00520D3B" w:rsidRDefault="00217010" w:rsidP="00465E3B">
            <w:pPr>
              <w:jc w:val="left"/>
            </w:pPr>
            <w:r w:rsidRPr="00A5028D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586235">
              <w:rPr>
                <w:b/>
              </w:rPr>
              <w:instrText xml:space="preserve"> FORMCHECKBOX </w:instrText>
            </w:r>
            <w:r w:rsidR="00B10B06">
              <w:rPr>
                <w:b/>
              </w:rPr>
            </w:r>
            <w:r w:rsidR="00B10B06">
              <w:rPr>
                <w:b/>
              </w:rPr>
              <w:fldChar w:fldCharType="separate"/>
            </w:r>
            <w:r w:rsidRPr="00A5028D">
              <w:rPr>
                <w:b/>
              </w:rPr>
              <w:fldChar w:fldCharType="end"/>
            </w:r>
          </w:p>
        </w:tc>
        <w:tc>
          <w:tcPr>
            <w:tcW w:w="9013" w:type="dxa"/>
            <w:gridSpan w:val="19"/>
            <w:noWrap/>
          </w:tcPr>
          <w:p w14:paraId="28A48F38" w14:textId="77777777" w:rsidR="005E77BC" w:rsidRPr="008A13F3" w:rsidRDefault="005E77BC" w:rsidP="00465E3B">
            <w:pPr>
              <w:jc w:val="left"/>
            </w:pPr>
            <w:r>
              <w:t>teilweise nachgefordert, und zwar folgende Unterlagen:</w:t>
            </w:r>
          </w:p>
        </w:tc>
      </w:tr>
      <w:tr w:rsidR="005E77BC" w:rsidRPr="00520D3B" w14:paraId="74F0FC5E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D68508C" w14:textId="77777777" w:rsidR="005E77BC" w:rsidRPr="00520D3B" w:rsidRDefault="005E77BC" w:rsidP="00031C2A"/>
        </w:tc>
        <w:tc>
          <w:tcPr>
            <w:tcW w:w="408" w:type="dxa"/>
            <w:gridSpan w:val="2"/>
            <w:noWrap/>
            <w:vAlign w:val="center"/>
          </w:tcPr>
          <w:p w14:paraId="15E6C695" w14:textId="77777777" w:rsidR="005E77BC" w:rsidRPr="00520D3B" w:rsidRDefault="00217010" w:rsidP="00031C2A">
            <w:r w:rsidRPr="00A5028D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586235">
              <w:rPr>
                <w:b/>
              </w:rPr>
              <w:instrText xml:space="preserve"> FORMCHECKBOX </w:instrText>
            </w:r>
            <w:r w:rsidR="00B10B06">
              <w:rPr>
                <w:b/>
              </w:rPr>
            </w:r>
            <w:r w:rsidR="00B10B06">
              <w:rPr>
                <w:b/>
              </w:rPr>
              <w:fldChar w:fldCharType="separate"/>
            </w:r>
            <w:r w:rsidRPr="00A5028D">
              <w:rPr>
                <w:b/>
              </w:rPr>
              <w:fldChar w:fldCharType="end"/>
            </w:r>
          </w:p>
        </w:tc>
        <w:tc>
          <w:tcPr>
            <w:tcW w:w="9013" w:type="dxa"/>
            <w:gridSpan w:val="19"/>
            <w:noWrap/>
            <w:vAlign w:val="center"/>
          </w:tcPr>
          <w:p w14:paraId="515CECB0" w14:textId="77777777" w:rsidR="005E77BC" w:rsidRPr="008A13F3" w:rsidRDefault="005E77BC" w:rsidP="00031C2A">
            <w:r>
              <w:t>nicht nachgefordert.</w:t>
            </w:r>
          </w:p>
        </w:tc>
      </w:tr>
      <w:tr w:rsidR="005E77BC" w:rsidRPr="0002662E" w14:paraId="3726D7A6" w14:textId="77777777" w:rsidTr="005C30C0">
        <w:trPr>
          <w:gridAfter w:val="1"/>
          <w:wAfter w:w="24" w:type="dxa"/>
          <w:cantSplit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5C0E9995" w14:textId="77777777" w:rsidR="005E77BC" w:rsidRPr="006B28BB" w:rsidRDefault="005E77BC">
            <w:pPr>
              <w:pStyle w:val="berschrift2"/>
            </w:pPr>
            <w:r>
              <w:br w:type="page"/>
            </w:r>
            <w:r w:rsidRPr="006B28BB">
              <w:t xml:space="preserve">Folgende Unterlagen sind auf </w:t>
            </w:r>
            <w:r>
              <w:t xml:space="preserve">gesondertes </w:t>
            </w:r>
            <w:r w:rsidRPr="006B28BB">
              <w:t>Verlangen der Vergabestelle vorzulegen</w:t>
            </w:r>
            <w:r>
              <w:t>:</w:t>
            </w:r>
          </w:p>
        </w:tc>
      </w:tr>
      <w:tr w:rsidR="005E77BC" w:rsidRPr="00F36274" w14:paraId="7FD37501" w14:textId="77777777" w:rsidTr="005C30C0">
        <w:trPr>
          <w:gridAfter w:val="1"/>
          <w:wAfter w:w="24" w:type="dxa"/>
          <w:cantSplit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82BD212" w14:textId="77777777" w:rsidR="005E77BC" w:rsidRPr="00F36274" w:rsidRDefault="005E77BC" w:rsidP="00465E3B"/>
        </w:tc>
        <w:tc>
          <w:tcPr>
            <w:tcW w:w="435" w:type="dxa"/>
            <w:gridSpan w:val="3"/>
            <w:shd w:val="clear" w:color="auto" w:fill="auto"/>
            <w:noWrap/>
            <w:vAlign w:val="center"/>
          </w:tcPr>
          <w:p w14:paraId="7426E36A" w14:textId="77777777" w:rsidR="005E77BC" w:rsidRPr="00F36274" w:rsidRDefault="00217010" w:rsidP="00465E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8986" w:type="dxa"/>
            <w:gridSpan w:val="18"/>
            <w:shd w:val="clear" w:color="auto" w:fill="auto"/>
            <w:vAlign w:val="center"/>
          </w:tcPr>
          <w:p w14:paraId="12EF4269" w14:textId="77777777" w:rsidR="005E77BC" w:rsidRPr="00F36274" w:rsidRDefault="005E77BC">
            <w:r>
              <w:t>siehe Formblatt Verzeichnis der im Vergabeverfahren vorzulegenden Unterlagen</w:t>
            </w:r>
          </w:p>
        </w:tc>
      </w:tr>
      <w:tr w:rsidR="005E77BC" w:rsidRPr="00F36274" w14:paraId="42DC163F" w14:textId="77777777" w:rsidTr="005C30C0">
        <w:trPr>
          <w:gridAfter w:val="1"/>
          <w:wAfter w:w="24" w:type="dxa"/>
          <w:cantSplit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E3CB6C6" w14:textId="77777777" w:rsidR="005E77BC" w:rsidRPr="00F36274" w:rsidRDefault="005E77BC" w:rsidP="00465E3B"/>
        </w:tc>
        <w:tc>
          <w:tcPr>
            <w:tcW w:w="435" w:type="dxa"/>
            <w:gridSpan w:val="3"/>
            <w:shd w:val="clear" w:color="auto" w:fill="auto"/>
            <w:noWrap/>
            <w:vAlign w:val="center"/>
          </w:tcPr>
          <w:p w14:paraId="2A3CBD3F" w14:textId="77777777" w:rsidR="005E77BC" w:rsidRPr="00F36274" w:rsidRDefault="00217010" w:rsidP="00465E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8986" w:type="dxa"/>
            <w:gridSpan w:val="18"/>
            <w:shd w:val="clear" w:color="auto" w:fill="auto"/>
            <w:vAlign w:val="center"/>
          </w:tcPr>
          <w:p w14:paraId="7734E257" w14:textId="77777777" w:rsidR="005E77BC" w:rsidRPr="00F36274" w:rsidRDefault="005E77BC" w:rsidP="00465E3B"/>
        </w:tc>
      </w:tr>
      <w:tr w:rsidR="005E77BC" w:rsidRPr="00F36274" w14:paraId="68B62E4F" w14:textId="77777777" w:rsidTr="005C30C0">
        <w:trPr>
          <w:gridAfter w:val="1"/>
          <w:wAfter w:w="24" w:type="dxa"/>
          <w:cantSplit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104E456F" w14:textId="77777777" w:rsidR="005E77BC" w:rsidRPr="00F36274" w:rsidRDefault="005E77BC" w:rsidP="00465E3B"/>
        </w:tc>
        <w:tc>
          <w:tcPr>
            <w:tcW w:w="435" w:type="dxa"/>
            <w:gridSpan w:val="3"/>
            <w:shd w:val="clear" w:color="auto" w:fill="auto"/>
            <w:noWrap/>
            <w:vAlign w:val="center"/>
          </w:tcPr>
          <w:p w14:paraId="25CA5EEF" w14:textId="77777777" w:rsidR="005E77BC" w:rsidRPr="00F36274" w:rsidRDefault="00217010" w:rsidP="00465E3B">
            <w:r w:rsidRPr="00A5028D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586235">
              <w:rPr>
                <w:b/>
              </w:rPr>
              <w:instrText xml:space="preserve"> FORMCHECKBOX </w:instrText>
            </w:r>
            <w:r w:rsidR="00B10B06">
              <w:rPr>
                <w:b/>
              </w:rPr>
            </w:r>
            <w:r w:rsidR="00B10B06">
              <w:rPr>
                <w:b/>
              </w:rPr>
              <w:fldChar w:fldCharType="separate"/>
            </w:r>
            <w:r w:rsidRPr="00A5028D">
              <w:rPr>
                <w:b/>
              </w:rPr>
              <w:fldChar w:fldCharType="end"/>
            </w:r>
          </w:p>
        </w:tc>
        <w:tc>
          <w:tcPr>
            <w:tcW w:w="8986" w:type="dxa"/>
            <w:gridSpan w:val="18"/>
            <w:shd w:val="clear" w:color="auto" w:fill="auto"/>
            <w:vAlign w:val="center"/>
          </w:tcPr>
          <w:p w14:paraId="5FA8C5B9" w14:textId="77777777" w:rsidR="005E77BC" w:rsidRPr="00F36274" w:rsidRDefault="005E77BC" w:rsidP="00465E3B"/>
        </w:tc>
      </w:tr>
      <w:tr w:rsidR="005E77BC" w:rsidRPr="00BB26FF" w14:paraId="2A166151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301B8051" w14:textId="77777777" w:rsidR="005E77BC" w:rsidRPr="00BB26FF" w:rsidRDefault="005E77BC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5E77BC" w:rsidRPr="00520D3B" w14:paraId="0B3D2295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37A03B9D" w14:textId="77777777" w:rsidR="005E77BC" w:rsidRPr="00520D3B" w:rsidRDefault="005E77BC" w:rsidP="00520D3B"/>
        </w:tc>
        <w:tc>
          <w:tcPr>
            <w:tcW w:w="408" w:type="dxa"/>
            <w:gridSpan w:val="2"/>
            <w:noWrap/>
            <w:vAlign w:val="center"/>
          </w:tcPr>
          <w:p w14:paraId="191BD20D" w14:textId="77777777" w:rsidR="005E77BC" w:rsidRPr="00520D3B" w:rsidRDefault="00217010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7D1106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013" w:type="dxa"/>
            <w:gridSpan w:val="19"/>
            <w:noWrap/>
            <w:vAlign w:val="center"/>
          </w:tcPr>
          <w:p w14:paraId="5B55F24C" w14:textId="77777777" w:rsidR="005E77BC" w:rsidRPr="00520D3B" w:rsidRDefault="005E77BC" w:rsidP="00520D3B">
            <w:r w:rsidRPr="00520D3B">
              <w:t>nein</w:t>
            </w:r>
          </w:p>
        </w:tc>
      </w:tr>
      <w:tr w:rsidR="005E77BC" w:rsidRPr="00520D3B" w14:paraId="292A19AD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436460DB" w14:textId="77777777" w:rsidR="005E77BC" w:rsidRPr="00520D3B" w:rsidRDefault="005E77BC" w:rsidP="00520D3B"/>
        </w:tc>
        <w:tc>
          <w:tcPr>
            <w:tcW w:w="408" w:type="dxa"/>
            <w:gridSpan w:val="2"/>
            <w:noWrap/>
            <w:vAlign w:val="center"/>
          </w:tcPr>
          <w:p w14:paraId="7CE48A45" w14:textId="77777777" w:rsidR="005E77BC" w:rsidRPr="00520D3B" w:rsidRDefault="00217010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9013" w:type="dxa"/>
            <w:gridSpan w:val="19"/>
            <w:noWrap/>
            <w:vAlign w:val="center"/>
          </w:tcPr>
          <w:p w14:paraId="66997BAA" w14:textId="77777777" w:rsidR="005E77BC" w:rsidRPr="00520D3B" w:rsidRDefault="005E77BC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5E77BC" w:rsidRPr="00520D3B" w14:paraId="0B2F37D6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4F27D16C" w14:textId="77777777" w:rsidR="005E77BC" w:rsidRPr="00520D3B" w:rsidRDefault="005E77BC" w:rsidP="00520D3B"/>
        </w:tc>
        <w:tc>
          <w:tcPr>
            <w:tcW w:w="408" w:type="dxa"/>
            <w:gridSpan w:val="2"/>
            <w:noWrap/>
            <w:vAlign w:val="center"/>
          </w:tcPr>
          <w:p w14:paraId="4599F254" w14:textId="77777777" w:rsidR="005E77BC" w:rsidRPr="00520D3B" w:rsidRDefault="005E77BC" w:rsidP="00520D3B"/>
        </w:tc>
        <w:tc>
          <w:tcPr>
            <w:tcW w:w="386" w:type="dxa"/>
            <w:gridSpan w:val="5"/>
            <w:noWrap/>
            <w:vAlign w:val="center"/>
          </w:tcPr>
          <w:p w14:paraId="3DF24F0A" w14:textId="77777777" w:rsidR="005E77BC" w:rsidRPr="00520D3B" w:rsidRDefault="00217010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8627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13CF1A43" w14:textId="77777777" w:rsidR="005E77BC" w:rsidRPr="008A13F3" w:rsidRDefault="005E77BC" w:rsidP="00483C89">
            <w:r w:rsidRPr="00520D3B">
              <w:t>nur für ein</w:t>
            </w:r>
            <w:r>
              <w:t xml:space="preserve"> Los</w:t>
            </w:r>
          </w:p>
        </w:tc>
      </w:tr>
      <w:tr w:rsidR="005E77BC" w:rsidRPr="00520D3B" w14:paraId="32F4AC7C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D7DC8C3" w14:textId="77777777" w:rsidR="005E77BC" w:rsidRPr="00520D3B" w:rsidRDefault="005E77BC" w:rsidP="0099679F"/>
        </w:tc>
        <w:tc>
          <w:tcPr>
            <w:tcW w:w="408" w:type="dxa"/>
            <w:gridSpan w:val="2"/>
            <w:noWrap/>
            <w:vAlign w:val="center"/>
          </w:tcPr>
          <w:p w14:paraId="4D8BA746" w14:textId="77777777" w:rsidR="005E77BC" w:rsidRPr="00520D3B" w:rsidRDefault="005E77BC" w:rsidP="0099679F"/>
        </w:tc>
        <w:tc>
          <w:tcPr>
            <w:tcW w:w="386" w:type="dxa"/>
            <w:gridSpan w:val="5"/>
            <w:noWrap/>
            <w:vAlign w:val="center"/>
          </w:tcPr>
          <w:p w14:paraId="019CF862" w14:textId="77777777" w:rsidR="005E77BC" w:rsidRPr="00520D3B" w:rsidRDefault="00217010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8627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7DF173CE" w14:textId="77777777" w:rsidR="005E77BC" w:rsidRPr="008A13F3" w:rsidRDefault="005E77BC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5E77BC" w:rsidRPr="00520D3B" w14:paraId="4ADEB831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6F89DFCB" w14:textId="77777777" w:rsidR="005E77BC" w:rsidRPr="00520D3B" w:rsidRDefault="005E77BC" w:rsidP="0099679F"/>
        </w:tc>
        <w:tc>
          <w:tcPr>
            <w:tcW w:w="408" w:type="dxa"/>
            <w:gridSpan w:val="2"/>
            <w:noWrap/>
            <w:vAlign w:val="center"/>
          </w:tcPr>
          <w:p w14:paraId="175B6B48" w14:textId="77777777" w:rsidR="005E77BC" w:rsidRPr="00520D3B" w:rsidRDefault="005E77BC" w:rsidP="0099679F"/>
        </w:tc>
        <w:tc>
          <w:tcPr>
            <w:tcW w:w="386" w:type="dxa"/>
            <w:gridSpan w:val="5"/>
            <w:noWrap/>
            <w:vAlign w:val="center"/>
          </w:tcPr>
          <w:p w14:paraId="292F5870" w14:textId="77777777" w:rsidR="005E77BC" w:rsidRPr="00520D3B" w:rsidRDefault="005E77BC" w:rsidP="0099679F"/>
        </w:tc>
        <w:tc>
          <w:tcPr>
            <w:tcW w:w="8627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18608BC5" w14:textId="77777777" w:rsidR="005E77BC" w:rsidRPr="008A13F3" w:rsidRDefault="005E77BC" w:rsidP="0099679F"/>
        </w:tc>
      </w:tr>
      <w:tr w:rsidR="005E77BC" w:rsidRPr="00520D3B" w14:paraId="3000B0BE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D4D0F68" w14:textId="77777777" w:rsidR="005E77BC" w:rsidRPr="00520D3B" w:rsidRDefault="005E77BC" w:rsidP="0099679F"/>
        </w:tc>
        <w:tc>
          <w:tcPr>
            <w:tcW w:w="408" w:type="dxa"/>
            <w:gridSpan w:val="2"/>
            <w:noWrap/>
            <w:vAlign w:val="center"/>
          </w:tcPr>
          <w:p w14:paraId="7055004A" w14:textId="77777777" w:rsidR="005E77BC" w:rsidRPr="00520D3B" w:rsidRDefault="005E77BC" w:rsidP="0099679F"/>
        </w:tc>
        <w:tc>
          <w:tcPr>
            <w:tcW w:w="386" w:type="dxa"/>
            <w:gridSpan w:val="5"/>
            <w:noWrap/>
            <w:vAlign w:val="center"/>
          </w:tcPr>
          <w:p w14:paraId="07F90C39" w14:textId="77777777" w:rsidR="005E77BC" w:rsidRPr="00520D3B" w:rsidRDefault="005E77BC" w:rsidP="0099679F"/>
        </w:tc>
        <w:tc>
          <w:tcPr>
            <w:tcW w:w="8627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7856AB90" w14:textId="77777777" w:rsidR="005E77BC" w:rsidRPr="008A13F3" w:rsidRDefault="005E77BC" w:rsidP="0099679F"/>
        </w:tc>
      </w:tr>
      <w:tr w:rsidR="005E77BC" w:rsidRPr="00520D3B" w14:paraId="70091968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5894590" w14:textId="77777777" w:rsidR="005E77BC" w:rsidRPr="00520D3B" w:rsidRDefault="005E77BC" w:rsidP="007A46E0"/>
        </w:tc>
        <w:tc>
          <w:tcPr>
            <w:tcW w:w="408" w:type="dxa"/>
            <w:gridSpan w:val="2"/>
            <w:noWrap/>
            <w:vAlign w:val="center"/>
          </w:tcPr>
          <w:p w14:paraId="1E3E654E" w14:textId="77777777" w:rsidR="005E77BC" w:rsidRPr="00520D3B" w:rsidRDefault="005E77BC" w:rsidP="007A46E0"/>
        </w:tc>
        <w:tc>
          <w:tcPr>
            <w:tcW w:w="386" w:type="dxa"/>
            <w:gridSpan w:val="5"/>
            <w:noWrap/>
            <w:vAlign w:val="center"/>
          </w:tcPr>
          <w:p w14:paraId="5AC11975" w14:textId="77777777" w:rsidR="005E77BC" w:rsidRPr="00520D3B" w:rsidRDefault="005E77BC" w:rsidP="007A46E0"/>
        </w:tc>
        <w:tc>
          <w:tcPr>
            <w:tcW w:w="8627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3CFA7937" w14:textId="77777777" w:rsidR="005E77BC" w:rsidRPr="008A13F3" w:rsidRDefault="005E77BC" w:rsidP="007A46E0"/>
        </w:tc>
      </w:tr>
      <w:tr w:rsidR="005E77BC" w:rsidRPr="00520D3B" w14:paraId="4D97941B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820903C" w14:textId="77777777" w:rsidR="005E77BC" w:rsidRPr="00520D3B" w:rsidRDefault="005E77BC" w:rsidP="0099679F"/>
        </w:tc>
        <w:tc>
          <w:tcPr>
            <w:tcW w:w="408" w:type="dxa"/>
            <w:gridSpan w:val="2"/>
            <w:noWrap/>
            <w:vAlign w:val="center"/>
          </w:tcPr>
          <w:p w14:paraId="044A258B" w14:textId="77777777" w:rsidR="005E77BC" w:rsidRPr="00520D3B" w:rsidRDefault="005E77BC" w:rsidP="0099679F"/>
        </w:tc>
        <w:tc>
          <w:tcPr>
            <w:tcW w:w="386" w:type="dxa"/>
            <w:gridSpan w:val="5"/>
            <w:noWrap/>
            <w:vAlign w:val="center"/>
          </w:tcPr>
          <w:p w14:paraId="2B8EED82" w14:textId="77777777" w:rsidR="005E77BC" w:rsidRPr="00520D3B" w:rsidRDefault="005E77BC" w:rsidP="0099679F"/>
        </w:tc>
        <w:tc>
          <w:tcPr>
            <w:tcW w:w="8627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253A6DEB" w14:textId="77777777" w:rsidR="005E77BC" w:rsidRPr="008A13F3" w:rsidRDefault="005E77BC" w:rsidP="0099679F"/>
        </w:tc>
      </w:tr>
      <w:tr w:rsidR="005E77BC" w:rsidRPr="00520D3B" w14:paraId="0CA1179A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B19B171" w14:textId="77777777" w:rsidR="005E77BC" w:rsidRPr="00520D3B" w:rsidRDefault="005E77BC" w:rsidP="0099679F"/>
        </w:tc>
        <w:tc>
          <w:tcPr>
            <w:tcW w:w="408" w:type="dxa"/>
            <w:gridSpan w:val="2"/>
            <w:shd w:val="clear" w:color="auto" w:fill="auto"/>
            <w:noWrap/>
            <w:vAlign w:val="center"/>
          </w:tcPr>
          <w:p w14:paraId="33B90987" w14:textId="77777777" w:rsidR="005E77BC" w:rsidRPr="00520D3B" w:rsidRDefault="005E77BC" w:rsidP="0099679F"/>
        </w:tc>
        <w:tc>
          <w:tcPr>
            <w:tcW w:w="386" w:type="dxa"/>
            <w:gridSpan w:val="5"/>
            <w:shd w:val="clear" w:color="auto" w:fill="auto"/>
            <w:noWrap/>
            <w:vAlign w:val="center"/>
          </w:tcPr>
          <w:p w14:paraId="5CAF52D6" w14:textId="77777777" w:rsidR="005E77BC" w:rsidRPr="00520D3B" w:rsidRDefault="00217010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8627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14:paraId="4D09D0EE" w14:textId="77777777" w:rsidR="005E77BC" w:rsidRPr="008A13F3" w:rsidRDefault="005E77BC" w:rsidP="003A70CB">
            <w:r>
              <w:t>nur für alle Lose (alle Lose müssen angeboten werden)</w:t>
            </w:r>
          </w:p>
        </w:tc>
      </w:tr>
      <w:tr w:rsidR="005E77BC" w:rsidRPr="00905B2B" w14:paraId="46D78985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1B1319F5" w14:textId="77777777" w:rsidR="005E77BC" w:rsidRPr="00905B2B" w:rsidRDefault="005E77BC" w:rsidP="006F4F17">
            <w:pPr>
              <w:pStyle w:val="berschrift1"/>
            </w:pPr>
            <w:r>
              <w:t>Mehrere Hauptangebote</w:t>
            </w:r>
          </w:p>
        </w:tc>
      </w:tr>
      <w:tr w:rsidR="005E77BC" w:rsidRPr="00031C2A" w14:paraId="244DCC2D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5C39206" w14:textId="77777777" w:rsidR="005E77BC" w:rsidRPr="00031C2A" w:rsidRDefault="005E77BC" w:rsidP="00031C2A"/>
        </w:tc>
        <w:tc>
          <w:tcPr>
            <w:tcW w:w="9421" w:type="dxa"/>
            <w:gridSpan w:val="21"/>
            <w:noWrap/>
            <w:vAlign w:val="center"/>
          </w:tcPr>
          <w:p w14:paraId="4AC5E0CC" w14:textId="77777777" w:rsidR="005E77BC" w:rsidRPr="00031C2A" w:rsidRDefault="005E77BC" w:rsidP="00031C2A">
            <w:r>
              <w:t>Die Abgabe von mehr als einem Hauptangebot ist</w:t>
            </w:r>
          </w:p>
        </w:tc>
      </w:tr>
      <w:tr w:rsidR="005E77BC" w:rsidRPr="00031C2A" w14:paraId="64A91B44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579E9A8F" w14:textId="77777777" w:rsidR="005E77BC" w:rsidRPr="00031C2A" w:rsidRDefault="005E77BC" w:rsidP="00031C2A"/>
        </w:tc>
        <w:tc>
          <w:tcPr>
            <w:tcW w:w="408" w:type="dxa"/>
            <w:gridSpan w:val="2"/>
            <w:noWrap/>
            <w:vAlign w:val="center"/>
          </w:tcPr>
          <w:p w14:paraId="7A9C5356" w14:textId="77777777" w:rsidR="005E77BC" w:rsidRPr="00031C2A" w:rsidRDefault="00217010" w:rsidP="00031C2A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5E77BC" w:rsidRPr="008A13F3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9013" w:type="dxa"/>
            <w:gridSpan w:val="19"/>
            <w:noWrap/>
            <w:vAlign w:val="center"/>
          </w:tcPr>
          <w:p w14:paraId="5A35FFF4" w14:textId="77777777" w:rsidR="005E77BC" w:rsidRPr="00031C2A" w:rsidRDefault="005E77BC">
            <w:r w:rsidRPr="00031C2A">
              <w:t>zugelassen.</w:t>
            </w:r>
          </w:p>
        </w:tc>
      </w:tr>
      <w:tr w:rsidR="008F5FF7" w:rsidRPr="00520D3B" w14:paraId="0B3F9904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4687E18F" w14:textId="77777777" w:rsidR="008F5FF7" w:rsidRPr="00520D3B" w:rsidRDefault="008F5FF7" w:rsidP="00A13DA4"/>
        </w:tc>
        <w:tc>
          <w:tcPr>
            <w:tcW w:w="408" w:type="dxa"/>
            <w:gridSpan w:val="2"/>
            <w:noWrap/>
            <w:vAlign w:val="center"/>
          </w:tcPr>
          <w:p w14:paraId="65E50D54" w14:textId="77777777" w:rsidR="008F5FF7" w:rsidRPr="00520D3B" w:rsidRDefault="008F5FF7" w:rsidP="00A13DA4"/>
        </w:tc>
        <w:tc>
          <w:tcPr>
            <w:tcW w:w="9013" w:type="dxa"/>
            <w:gridSpan w:val="19"/>
            <w:noWrap/>
            <w:vAlign w:val="center"/>
          </w:tcPr>
          <w:p w14:paraId="1F3D3C50" w14:textId="77777777" w:rsidR="008F5FF7" w:rsidDel="00465E3B" w:rsidRDefault="008F5FF7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 xml:space="preserve">13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5E77BC" w:rsidRPr="00520D3B" w14:paraId="77443194" w14:textId="77777777" w:rsidTr="005C30C0">
        <w:trPr>
          <w:gridAfter w:val="1"/>
          <w:wAfter w:w="24" w:type="dxa"/>
          <w:trHeight w:val="285"/>
        </w:trPr>
        <w:tc>
          <w:tcPr>
            <w:tcW w:w="486" w:type="dxa"/>
            <w:gridSpan w:val="2"/>
            <w:noWrap/>
            <w:tcMar>
              <w:left w:w="28" w:type="dxa"/>
            </w:tcMar>
            <w:vAlign w:val="center"/>
          </w:tcPr>
          <w:p w14:paraId="21DDDAAA" w14:textId="77777777" w:rsidR="005E77BC" w:rsidRPr="00520D3B" w:rsidRDefault="005E77BC" w:rsidP="00532EE8">
            <w:pPr>
              <w:keepNext w:val="0"/>
            </w:pPr>
          </w:p>
        </w:tc>
        <w:tc>
          <w:tcPr>
            <w:tcW w:w="408" w:type="dxa"/>
            <w:gridSpan w:val="2"/>
            <w:noWrap/>
            <w:vAlign w:val="center"/>
          </w:tcPr>
          <w:p w14:paraId="571A65AD" w14:textId="77777777" w:rsidR="005E77BC" w:rsidRPr="00520D3B" w:rsidRDefault="00217010" w:rsidP="00532EE8">
            <w:pPr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7D1106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013" w:type="dxa"/>
            <w:gridSpan w:val="19"/>
            <w:noWrap/>
            <w:vAlign w:val="center"/>
          </w:tcPr>
          <w:p w14:paraId="2ABB8759" w14:textId="77777777" w:rsidR="005E77BC" w:rsidRDefault="005E77BC" w:rsidP="00532EE8">
            <w:pPr>
              <w:keepNext w:val="0"/>
            </w:pPr>
            <w:r>
              <w:t>nicht zugelassen.</w:t>
            </w:r>
          </w:p>
        </w:tc>
      </w:tr>
      <w:tr w:rsidR="005E77BC" w:rsidRPr="00905B2B" w14:paraId="38B58C91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0E2EE937" w14:textId="77777777" w:rsidR="005E77BC" w:rsidRPr="00905B2B" w:rsidRDefault="005E77BC" w:rsidP="00A13DA4">
            <w:pPr>
              <w:pStyle w:val="berschrift1"/>
            </w:pPr>
            <w:r w:rsidRPr="00905B2B">
              <w:t>Nebenangebote</w:t>
            </w:r>
          </w:p>
        </w:tc>
      </w:tr>
      <w:bookmarkStart w:id="6" w:name="Kontrollkästchen37"/>
      <w:tr w:rsidR="005E77BC" w:rsidRPr="00520D3B" w14:paraId="1A5A391F" w14:textId="77777777" w:rsidTr="005C30C0">
        <w:trPr>
          <w:gridAfter w:val="1"/>
          <w:wAfter w:w="24" w:type="dxa"/>
          <w:trHeight w:val="362"/>
        </w:trPr>
        <w:tc>
          <w:tcPr>
            <w:tcW w:w="973" w:type="dxa"/>
            <w:gridSpan w:val="6"/>
            <w:noWrap/>
            <w:tcMar>
              <w:left w:w="28" w:type="dxa"/>
            </w:tcMar>
          </w:tcPr>
          <w:p w14:paraId="27DE6940" w14:textId="77777777" w:rsidR="005E77BC" w:rsidRPr="00751A90" w:rsidRDefault="00217010" w:rsidP="00A13DA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85F65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34" w:type="dxa"/>
            <w:gridSpan w:val="17"/>
            <w:noWrap/>
            <w:vAlign w:val="center"/>
          </w:tcPr>
          <w:p w14:paraId="1A78762C" w14:textId="77777777" w:rsidR="005E77BC" w:rsidRDefault="005E77BC" w:rsidP="00465E3B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>, Nummer 4 der Teilnahmebedingungen gilt nicht.</w:t>
            </w:r>
          </w:p>
        </w:tc>
      </w:tr>
      <w:bookmarkStart w:id="7" w:name="Kontrollkästchen33"/>
      <w:tr w:rsidR="005E77BC" w:rsidRPr="00520D3B" w14:paraId="2FE3B549" w14:textId="77777777" w:rsidTr="005C30C0">
        <w:trPr>
          <w:gridAfter w:val="1"/>
          <w:wAfter w:w="24" w:type="dxa"/>
          <w:trHeight w:val="256"/>
        </w:trPr>
        <w:tc>
          <w:tcPr>
            <w:tcW w:w="973" w:type="dxa"/>
            <w:gridSpan w:val="6"/>
            <w:noWrap/>
            <w:tcMar>
              <w:left w:w="28" w:type="dxa"/>
            </w:tcMar>
          </w:tcPr>
          <w:p w14:paraId="124E2A83" w14:textId="77777777" w:rsidR="005E77BC" w:rsidRPr="00520D3B" w:rsidRDefault="00217010" w:rsidP="00A13DA4">
            <w:pPr>
              <w:pStyle w:val="berschrift2"/>
            </w:pPr>
            <w: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85F65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34" w:type="dxa"/>
            <w:gridSpan w:val="17"/>
            <w:noWrap/>
            <w:vAlign w:val="center"/>
          </w:tcPr>
          <w:p w14:paraId="5BC1ABAB" w14:textId="77777777" w:rsidR="005E77BC" w:rsidRPr="00520D3B" w:rsidRDefault="005E77BC" w:rsidP="00465E3B">
            <w:r>
              <w:t xml:space="preserve">Nebenangebote sind zugelassen (siehe auch Nummer 4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5E77BC" w:rsidRPr="00520D3B" w14:paraId="2B980362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DAE7627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38F79EB2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0E8FD50E" w14:textId="77777777" w:rsidR="005E77BC" w:rsidRDefault="00217010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751A90">
              <w:instrText xml:space="preserve"> FORMCHECKBOX </w:instrText>
            </w:r>
            <w:r w:rsidR="00B10B06">
              <w:fldChar w:fldCharType="separate"/>
            </w:r>
            <w:r w:rsidRPr="00751A90">
              <w:fldChar w:fldCharType="end"/>
            </w:r>
          </w:p>
        </w:tc>
        <w:tc>
          <w:tcPr>
            <w:tcW w:w="8465" w:type="dxa"/>
            <w:gridSpan w:val="13"/>
            <w:vAlign w:val="center"/>
          </w:tcPr>
          <w:p w14:paraId="3EED2B04" w14:textId="77777777" w:rsidR="005E77BC" w:rsidRDefault="005E77BC" w:rsidP="00A13DA4">
            <w:r w:rsidRPr="00751A90">
              <w:t xml:space="preserve">für </w:t>
            </w:r>
            <w:r>
              <w:t>die gesamte Leistung</w:t>
            </w:r>
          </w:p>
        </w:tc>
      </w:tr>
      <w:tr w:rsidR="005E77BC" w:rsidRPr="00520D3B" w14:paraId="1C826E5B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01C692A8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39F4F885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05EED6B8" w14:textId="77777777" w:rsidR="005E77BC" w:rsidRDefault="00217010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751A90">
              <w:instrText xml:space="preserve"> FORMCHECKBOX </w:instrText>
            </w:r>
            <w:r w:rsidR="00B10B06">
              <w:fldChar w:fldCharType="separate"/>
            </w:r>
            <w:r w:rsidRPr="00751A90">
              <w:fldChar w:fldCharType="end"/>
            </w:r>
          </w:p>
        </w:tc>
        <w:tc>
          <w:tcPr>
            <w:tcW w:w="8465" w:type="dxa"/>
            <w:gridSpan w:val="13"/>
            <w:vAlign w:val="center"/>
          </w:tcPr>
          <w:p w14:paraId="36B01781" w14:textId="77777777" w:rsidR="005E77BC" w:rsidRDefault="005E77BC" w:rsidP="00A13DA4">
            <w:r>
              <w:t>nur für nachfolgend genannte Bereiche:</w:t>
            </w:r>
          </w:p>
        </w:tc>
      </w:tr>
      <w:tr w:rsidR="005E77BC" w:rsidRPr="00520D3B" w14:paraId="31E03BCC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52D05F44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1EE3951D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1BDC321C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697B14F7" w14:textId="77777777" w:rsidR="005E77BC" w:rsidRDefault="005E77BC" w:rsidP="00A13DA4"/>
        </w:tc>
      </w:tr>
      <w:tr w:rsidR="005E77BC" w:rsidRPr="00520D3B" w14:paraId="050032B9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0262C273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21CA783E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6F739A6B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40F7FF0B" w14:textId="77777777" w:rsidR="005E77BC" w:rsidRDefault="005E77BC" w:rsidP="00A13DA4"/>
        </w:tc>
      </w:tr>
      <w:tr w:rsidR="005E77BC" w:rsidRPr="00520D3B" w14:paraId="7E7B2F2D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73A6A1FE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5AA195B7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03F984D8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166A1382" w14:textId="77777777" w:rsidR="005E77BC" w:rsidRDefault="005E77BC" w:rsidP="00A13DA4"/>
        </w:tc>
      </w:tr>
      <w:tr w:rsidR="005E77BC" w:rsidRPr="00520D3B" w14:paraId="7C00B93D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56CDC017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2E4F1E2E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2C458CCD" w14:textId="77777777" w:rsidR="005E77BC" w:rsidRDefault="00217010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751A90">
              <w:instrText xml:space="preserve"> FORMCHECKBOX </w:instrText>
            </w:r>
            <w:r w:rsidR="00B10B06">
              <w:fldChar w:fldCharType="separate"/>
            </w:r>
            <w:r w:rsidRPr="00751A90">
              <w:fldChar w:fldCharType="end"/>
            </w:r>
          </w:p>
        </w:tc>
        <w:tc>
          <w:tcPr>
            <w:tcW w:w="8465" w:type="dxa"/>
            <w:gridSpan w:val="13"/>
            <w:vAlign w:val="center"/>
          </w:tcPr>
          <w:p w14:paraId="03374FE5" w14:textId="77777777" w:rsidR="005E77BC" w:rsidRDefault="005E77BC" w:rsidP="00A13DA4">
            <w:r>
              <w:t>mit Ausnahme nachfolgend genannter Bereiche:</w:t>
            </w:r>
          </w:p>
        </w:tc>
      </w:tr>
      <w:tr w:rsidR="005E77BC" w:rsidRPr="00520D3B" w14:paraId="57093D99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2CF4A14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2559C7D8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00547680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4352B57C" w14:textId="77777777" w:rsidR="005E77BC" w:rsidRDefault="005E77BC" w:rsidP="00A13DA4"/>
        </w:tc>
      </w:tr>
      <w:tr w:rsidR="005E77BC" w:rsidRPr="00520D3B" w14:paraId="191038C2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188CFFDC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74405643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633A4325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4D2ED78E" w14:textId="77777777" w:rsidR="005E77BC" w:rsidRDefault="005E77BC" w:rsidP="00A13DA4"/>
        </w:tc>
      </w:tr>
      <w:tr w:rsidR="005E77BC" w:rsidRPr="00520D3B" w14:paraId="6147237F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1E5E199C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1B0932D1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4AEF37CB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563C459B" w14:textId="77777777" w:rsidR="005E77BC" w:rsidRDefault="005E77BC" w:rsidP="00A13DA4"/>
        </w:tc>
      </w:tr>
      <w:tr w:rsidR="005E77BC" w:rsidRPr="00520D3B" w14:paraId="5A434D9B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0129B753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386AAC1E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6F59C0E1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61497611" w14:textId="77777777" w:rsidR="005E77BC" w:rsidRDefault="005E77BC" w:rsidP="00A13DA4"/>
        </w:tc>
      </w:tr>
      <w:tr w:rsidR="005E77BC" w:rsidRPr="00520D3B" w14:paraId="456E50BB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63050E92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540CDA05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0C14C9A3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14882133" w14:textId="77777777" w:rsidR="005E77BC" w:rsidRDefault="005E77BC" w:rsidP="00A13DA4"/>
        </w:tc>
      </w:tr>
      <w:tr w:rsidR="005E77BC" w:rsidRPr="00520D3B" w14:paraId="726B277B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341C0068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314873E4" w14:textId="77777777" w:rsidR="005E77BC" w:rsidRPr="00751A90" w:rsidRDefault="005E77BC" w:rsidP="00A13DA4"/>
        </w:tc>
        <w:tc>
          <w:tcPr>
            <w:tcW w:w="8934" w:type="dxa"/>
            <w:gridSpan w:val="17"/>
            <w:noWrap/>
            <w:vAlign w:val="center"/>
          </w:tcPr>
          <w:p w14:paraId="4392D110" w14:textId="77777777" w:rsidR="005E77BC" w:rsidRDefault="005E77BC" w:rsidP="00A13DA4">
            <w:r>
              <w:t>unter folgenden weiteren Bedingungen:</w:t>
            </w:r>
          </w:p>
        </w:tc>
      </w:tr>
      <w:tr w:rsidR="005E77BC" w:rsidRPr="00520D3B" w14:paraId="3F9D3745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13D67D44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26905C9E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0B3DD4BF" w14:textId="77777777" w:rsidR="005E77BC" w:rsidRDefault="00217010" w:rsidP="00A13DA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85F65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8465" w:type="dxa"/>
            <w:gridSpan w:val="13"/>
            <w:vAlign w:val="center"/>
          </w:tcPr>
          <w:p w14:paraId="5E175177" w14:textId="77777777" w:rsidR="005E77BC" w:rsidRDefault="005E77BC" w:rsidP="00A13DA4">
            <w:r>
              <w:t>nur in Verbindung mit einem Hauptangebot</w:t>
            </w:r>
          </w:p>
        </w:tc>
      </w:tr>
      <w:tr w:rsidR="005E77BC" w:rsidRPr="00520D3B" w14:paraId="71ABE8A6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0D5E2145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6F2F0751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7A38918D" w14:textId="77777777" w:rsidR="005E77BC" w:rsidRDefault="00217010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751A90">
              <w:instrText xml:space="preserve"> FORMCHECKBOX </w:instrText>
            </w:r>
            <w:r w:rsidR="00B10B06">
              <w:fldChar w:fldCharType="separate"/>
            </w:r>
            <w:r w:rsidRPr="00751A90">
              <w:fldChar w:fldCharType="end"/>
            </w:r>
          </w:p>
        </w:tc>
        <w:tc>
          <w:tcPr>
            <w:tcW w:w="8465" w:type="dxa"/>
            <w:gridSpan w:val="13"/>
            <w:vAlign w:val="center"/>
          </w:tcPr>
          <w:p w14:paraId="6734DA69" w14:textId="77777777" w:rsidR="005E77BC" w:rsidRDefault="005E77BC" w:rsidP="00A13DA4"/>
        </w:tc>
      </w:tr>
      <w:tr w:rsidR="005E77BC" w:rsidRPr="00520D3B" w14:paraId="6C9226CE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6B0927D5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5949F636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05775BC0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4F0777F7" w14:textId="77777777" w:rsidR="005E77BC" w:rsidRDefault="005E77BC" w:rsidP="00A13DA4"/>
        </w:tc>
      </w:tr>
      <w:tr w:rsidR="005E77BC" w:rsidRPr="00520D3B" w14:paraId="2BCF5423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3DE79224" w14:textId="77777777" w:rsidR="005E77BC" w:rsidRDefault="005E77BC" w:rsidP="00A13DA4"/>
        </w:tc>
        <w:tc>
          <w:tcPr>
            <w:tcW w:w="455" w:type="dxa"/>
            <w:gridSpan w:val="3"/>
            <w:noWrap/>
            <w:vAlign w:val="center"/>
          </w:tcPr>
          <w:p w14:paraId="77DE38BB" w14:textId="77777777" w:rsidR="005E77BC" w:rsidRPr="00751A90" w:rsidRDefault="005E77BC" w:rsidP="00A13DA4"/>
        </w:tc>
        <w:tc>
          <w:tcPr>
            <w:tcW w:w="469" w:type="dxa"/>
            <w:gridSpan w:val="4"/>
            <w:noWrap/>
            <w:vAlign w:val="center"/>
          </w:tcPr>
          <w:p w14:paraId="23334CFB" w14:textId="77777777" w:rsidR="005E77BC" w:rsidRDefault="005E77BC" w:rsidP="00A13DA4"/>
        </w:tc>
        <w:tc>
          <w:tcPr>
            <w:tcW w:w="8465" w:type="dxa"/>
            <w:gridSpan w:val="13"/>
            <w:vAlign w:val="center"/>
          </w:tcPr>
          <w:p w14:paraId="021CF428" w14:textId="77777777" w:rsidR="005E77BC" w:rsidRDefault="005E77BC" w:rsidP="00A13DA4"/>
        </w:tc>
      </w:tr>
      <w:tr w:rsidR="005E77BC" w:rsidRPr="00520D3B" w14:paraId="095BB273" w14:textId="77777777" w:rsidTr="005C30C0">
        <w:trPr>
          <w:gridAfter w:val="1"/>
          <w:wAfter w:w="24" w:type="dxa"/>
          <w:trHeight w:hRule="exact" w:val="256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BDB7FA2" w14:textId="77777777" w:rsidR="005E77BC" w:rsidRDefault="005E77BC" w:rsidP="003E4E90">
            <w:pPr>
              <w:keepNext w:val="0"/>
            </w:pPr>
          </w:p>
        </w:tc>
        <w:tc>
          <w:tcPr>
            <w:tcW w:w="455" w:type="dxa"/>
            <w:gridSpan w:val="3"/>
            <w:noWrap/>
            <w:vAlign w:val="center"/>
          </w:tcPr>
          <w:p w14:paraId="3EBC4E2E" w14:textId="77777777" w:rsidR="005E77BC" w:rsidRPr="00751A90" w:rsidRDefault="005E77BC" w:rsidP="003E4E90">
            <w:pPr>
              <w:keepNext w:val="0"/>
            </w:pPr>
          </w:p>
        </w:tc>
        <w:tc>
          <w:tcPr>
            <w:tcW w:w="469" w:type="dxa"/>
            <w:gridSpan w:val="4"/>
            <w:noWrap/>
            <w:vAlign w:val="center"/>
          </w:tcPr>
          <w:p w14:paraId="59101CDE" w14:textId="77777777" w:rsidR="005E77BC" w:rsidRDefault="005E77BC" w:rsidP="003E4E90">
            <w:pPr>
              <w:keepNext w:val="0"/>
            </w:pPr>
          </w:p>
        </w:tc>
        <w:tc>
          <w:tcPr>
            <w:tcW w:w="8465" w:type="dxa"/>
            <w:gridSpan w:val="13"/>
            <w:vAlign w:val="center"/>
          </w:tcPr>
          <w:p w14:paraId="5A30488A" w14:textId="77777777" w:rsidR="005E77BC" w:rsidRDefault="005E77BC" w:rsidP="003E4E90">
            <w:pPr>
              <w:keepNext w:val="0"/>
            </w:pPr>
          </w:p>
        </w:tc>
      </w:tr>
      <w:tr w:rsidR="005E77BC" w:rsidRPr="00520D3B" w14:paraId="3E9732C5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1DD990DD" w14:textId="77777777" w:rsidR="005E77BC" w:rsidRDefault="005E77BC" w:rsidP="00A13DA4">
            <w:pPr>
              <w:pStyle w:val="berschrift1"/>
            </w:pPr>
            <w:r>
              <w:lastRenderedPageBreak/>
              <w:t>Angebotswertung</w:t>
            </w:r>
          </w:p>
        </w:tc>
      </w:tr>
      <w:tr w:rsidR="005E77BC" w:rsidRPr="00520D3B" w14:paraId="05E55A71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9838A28" w14:textId="77777777" w:rsidR="005E77BC" w:rsidRPr="00520D3B" w:rsidRDefault="005E77BC" w:rsidP="00031C2A"/>
        </w:tc>
        <w:tc>
          <w:tcPr>
            <w:tcW w:w="9389" w:type="dxa"/>
            <w:gridSpan w:val="20"/>
            <w:noWrap/>
            <w:vAlign w:val="center"/>
          </w:tcPr>
          <w:p w14:paraId="5657EB29" w14:textId="77777777" w:rsidR="005E77BC" w:rsidRDefault="005E77BC" w:rsidP="00031C2A">
            <w:r w:rsidRPr="00FB131E">
              <w:t>Kriterien für die Wertung der Haupt- und ggf. Nebenangebote</w:t>
            </w:r>
          </w:p>
        </w:tc>
      </w:tr>
      <w:tr w:rsidR="005E77BC" w:rsidRPr="00520D3B" w14:paraId="4B2774F2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ACB4CA9" w14:textId="77777777" w:rsidR="005E77BC" w:rsidRPr="00520D3B" w:rsidRDefault="005E77BC" w:rsidP="00031C2A"/>
        </w:tc>
        <w:bookmarkStart w:id="8" w:name="Kontrollkästchen31"/>
        <w:tc>
          <w:tcPr>
            <w:tcW w:w="455" w:type="dxa"/>
            <w:gridSpan w:val="3"/>
            <w:noWrap/>
            <w:vAlign w:val="center"/>
          </w:tcPr>
          <w:p w14:paraId="7448BE4B" w14:textId="77777777" w:rsidR="005E77BC" w:rsidRPr="00520D3B" w:rsidRDefault="00217010" w:rsidP="00031C2A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D1106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34" w:type="dxa"/>
            <w:gridSpan w:val="17"/>
            <w:noWrap/>
            <w:vAlign w:val="center"/>
          </w:tcPr>
          <w:p w14:paraId="25B9275A" w14:textId="77777777" w:rsidR="005E77BC" w:rsidRDefault="005E77BC" w:rsidP="00031C2A">
            <w:r>
              <w:t xml:space="preserve">Zuschlagskriterium </w:t>
            </w:r>
            <w:r w:rsidRPr="00FB131E">
              <w:t>Preis</w:t>
            </w:r>
          </w:p>
        </w:tc>
      </w:tr>
      <w:tr w:rsidR="005E77BC" w:rsidRPr="00520D3B" w14:paraId="4511948E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3BE4C2B" w14:textId="77777777" w:rsidR="005E77BC" w:rsidRPr="00520D3B" w:rsidRDefault="005E77BC" w:rsidP="00031C2A"/>
        </w:tc>
        <w:tc>
          <w:tcPr>
            <w:tcW w:w="455" w:type="dxa"/>
            <w:gridSpan w:val="3"/>
            <w:noWrap/>
            <w:vAlign w:val="center"/>
          </w:tcPr>
          <w:p w14:paraId="767CE8CE" w14:textId="77777777" w:rsidR="005E77BC" w:rsidRPr="00520D3B" w:rsidRDefault="005E77BC" w:rsidP="00031C2A"/>
        </w:tc>
        <w:tc>
          <w:tcPr>
            <w:tcW w:w="8934" w:type="dxa"/>
            <w:gridSpan w:val="17"/>
            <w:noWrap/>
            <w:vAlign w:val="center"/>
          </w:tcPr>
          <w:p w14:paraId="30FC2936" w14:textId="77777777" w:rsidR="005E77BC" w:rsidRDefault="005E77BC" w:rsidP="00031C2A">
            <w:r>
              <w:t>Der Preis wird aus der Wertungssumme des Angebotes ermittelt.</w:t>
            </w:r>
          </w:p>
          <w:p w14:paraId="54C5D88E" w14:textId="77777777" w:rsidR="005E77BC" w:rsidRDefault="005E77BC" w:rsidP="00031C2A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5E77BC" w:rsidRPr="00520D3B" w14:paraId="05B6BCB5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E7CE4AD" w14:textId="77777777" w:rsidR="005E77BC" w:rsidRPr="00520D3B" w:rsidRDefault="005E77BC" w:rsidP="00031C2A"/>
        </w:tc>
        <w:tc>
          <w:tcPr>
            <w:tcW w:w="455" w:type="dxa"/>
            <w:gridSpan w:val="3"/>
            <w:noWrap/>
            <w:vAlign w:val="center"/>
          </w:tcPr>
          <w:p w14:paraId="285D9991" w14:textId="77777777" w:rsidR="005E77BC" w:rsidRPr="00520D3B" w:rsidRDefault="00217010" w:rsidP="00031C2A">
            <w:r w:rsidRPr="00520D3B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520D3B">
              <w:instrText xml:space="preserve"> FORMCHECKBOX </w:instrText>
            </w:r>
            <w:r w:rsidR="00B10B06">
              <w:fldChar w:fldCharType="separate"/>
            </w:r>
            <w:r w:rsidRPr="00520D3B">
              <w:fldChar w:fldCharType="end"/>
            </w:r>
          </w:p>
        </w:tc>
        <w:tc>
          <w:tcPr>
            <w:tcW w:w="8934" w:type="dxa"/>
            <w:gridSpan w:val="17"/>
            <w:noWrap/>
            <w:vAlign w:val="center"/>
          </w:tcPr>
          <w:p w14:paraId="29D9058D" w14:textId="77777777" w:rsidR="005E77BC" w:rsidRDefault="005E77BC" w:rsidP="00031C2A">
            <w:r>
              <w:t>Mehrere Zuschlagskriterien gemäß Formblatt Zuschlagskriterien</w:t>
            </w:r>
          </w:p>
        </w:tc>
      </w:tr>
      <w:tr w:rsidR="005E77BC" w:rsidRPr="00520D3B" w14:paraId="2E6F0C00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E720DFF" w14:textId="77777777" w:rsidR="005E77BC" w:rsidRPr="00520D3B" w:rsidRDefault="005E77BC" w:rsidP="00031C2A"/>
        </w:tc>
        <w:tc>
          <w:tcPr>
            <w:tcW w:w="9389" w:type="dxa"/>
            <w:gridSpan w:val="20"/>
            <w:noWrap/>
            <w:vAlign w:val="center"/>
          </w:tcPr>
          <w:p w14:paraId="088FC9DB" w14:textId="77777777" w:rsidR="005E77BC" w:rsidRDefault="005E77BC" w:rsidP="00031C2A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="009B2690">
              <w:t>Prozent</w:t>
            </w:r>
            <w:r w:rsidRPr="00A67A43">
              <w:t xml:space="preserve"> eingeräumt.</w:t>
            </w:r>
          </w:p>
          <w:p w14:paraId="0F3F7E59" w14:textId="77777777" w:rsidR="005E77BC" w:rsidRDefault="005E77BC" w:rsidP="00031C2A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11DEE11F" w14:textId="77777777" w:rsidR="005E77BC" w:rsidRDefault="005E77BC" w:rsidP="00031C2A">
            <w:r>
              <w:t>Der Nachweis der Eigenschaft als Werkstätte für Behinderte ist mit dem Angebot zu führen.</w:t>
            </w:r>
          </w:p>
        </w:tc>
      </w:tr>
      <w:tr w:rsidR="005E77BC" w:rsidRPr="00520D3B" w14:paraId="375A617C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752C1624" w14:textId="77777777" w:rsidR="005E77BC" w:rsidRPr="00BB26FF" w:rsidRDefault="005E77BC" w:rsidP="00465E3B">
            <w:pPr>
              <w:pStyle w:val="berschrift1"/>
            </w:pPr>
            <w:r>
              <w:t>Zugelassene Angebotsabgabe</w:t>
            </w:r>
          </w:p>
        </w:tc>
      </w:tr>
      <w:tr w:rsidR="005E77BC" w:rsidRPr="00520D3B" w14:paraId="604973D3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215A9602" w14:textId="77777777" w:rsidR="005E77BC" w:rsidRPr="00520D3B" w:rsidRDefault="005E77BC" w:rsidP="00031C2A"/>
        </w:tc>
        <w:tc>
          <w:tcPr>
            <w:tcW w:w="455" w:type="dxa"/>
            <w:gridSpan w:val="3"/>
            <w:noWrap/>
            <w:vAlign w:val="center"/>
          </w:tcPr>
          <w:p w14:paraId="2B399AE7" w14:textId="77777777" w:rsidR="005E77BC" w:rsidRPr="00520D3B" w:rsidRDefault="00217010" w:rsidP="00031C2A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D1106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8934" w:type="dxa"/>
            <w:gridSpan w:val="17"/>
            <w:noWrap/>
            <w:vAlign w:val="center"/>
          </w:tcPr>
          <w:p w14:paraId="5BF85107" w14:textId="77777777" w:rsidR="005E77BC" w:rsidRDefault="005E77BC" w:rsidP="00031C2A">
            <w:r>
              <w:t>Elektronisch</w:t>
            </w:r>
          </w:p>
        </w:tc>
      </w:tr>
      <w:tr w:rsidR="005E77BC" w:rsidRPr="00520D3B" w14:paraId="400FD639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7CED5046" w14:textId="77777777" w:rsidR="005E77BC" w:rsidRPr="00520D3B" w:rsidRDefault="005E77BC" w:rsidP="00031C2A"/>
        </w:tc>
        <w:tc>
          <w:tcPr>
            <w:tcW w:w="455" w:type="dxa"/>
            <w:gridSpan w:val="3"/>
            <w:noWrap/>
            <w:vAlign w:val="center"/>
          </w:tcPr>
          <w:p w14:paraId="372D797A" w14:textId="77777777" w:rsidR="005E77BC" w:rsidRPr="00520D3B" w:rsidRDefault="005E77BC" w:rsidP="00031C2A"/>
        </w:tc>
        <w:tc>
          <w:tcPr>
            <w:tcW w:w="8934" w:type="dxa"/>
            <w:gridSpan w:val="17"/>
            <w:noWrap/>
            <w:vAlign w:val="center"/>
          </w:tcPr>
          <w:p w14:paraId="669A1476" w14:textId="77777777" w:rsidR="005E77BC" w:rsidRDefault="00217010" w:rsidP="00385F65">
            <w:pPr>
              <w:tabs>
                <w:tab w:val="left" w:pos="1354"/>
                <w:tab w:val="left" w:pos="5181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D1106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r w:rsidR="005E77BC">
              <w:t xml:space="preserve"> in Textform</w:t>
            </w:r>
            <w:r w:rsidR="005E77BC">
              <w:tab/>
            </w:r>
            <w:bookmarkStart w:id="9" w:name="Kontrollkästchen30"/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85F65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9"/>
            <w:r w:rsidR="005E77BC">
              <w:t xml:space="preserve"> mit </w:t>
            </w:r>
            <w:r w:rsidR="005E77BC" w:rsidRPr="00520D3B">
              <w:t>fortgeschrittener</w:t>
            </w:r>
            <w:r w:rsidR="005E77BC">
              <w:t>/m</w:t>
            </w:r>
            <w:r w:rsidR="005E77BC" w:rsidRPr="00520D3B">
              <w:t xml:space="preserve"> Signatur</w:t>
            </w:r>
            <w:r w:rsidR="005E77BC">
              <w:t>/Siegel</w:t>
            </w:r>
            <w:r w:rsidR="005E77BC"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85F65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r w:rsidR="005E77BC">
              <w:t xml:space="preserve"> mit </w:t>
            </w:r>
            <w:r w:rsidR="005E77BC" w:rsidRPr="00520D3B">
              <w:t>qualifizierter</w:t>
            </w:r>
            <w:r w:rsidR="005E77BC">
              <w:t>/m</w:t>
            </w:r>
            <w:r w:rsidR="005E77BC" w:rsidRPr="00520D3B">
              <w:t xml:space="preserve"> Signatur</w:t>
            </w:r>
            <w:r w:rsidR="005E77BC">
              <w:t>/Siegel</w:t>
            </w:r>
          </w:p>
        </w:tc>
      </w:tr>
      <w:tr w:rsidR="005E77BC" w:rsidRPr="00520D3B" w14:paraId="46746CE3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3A9A1D01" w14:textId="77777777" w:rsidR="005E77BC" w:rsidRPr="00520D3B" w:rsidRDefault="005E77BC" w:rsidP="00031C2A"/>
        </w:tc>
        <w:tc>
          <w:tcPr>
            <w:tcW w:w="9389" w:type="dxa"/>
            <w:gridSpan w:val="20"/>
            <w:noWrap/>
            <w:vAlign w:val="center"/>
          </w:tcPr>
          <w:p w14:paraId="4557701A" w14:textId="77777777" w:rsidR="005E77BC" w:rsidRPr="00520D3B" w:rsidRDefault="005E77BC" w:rsidP="00F809DB">
            <w:pPr>
              <w:pStyle w:val="FormatvorlageVor6Pt"/>
            </w:pPr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5E77BC" w:rsidRPr="00520D3B" w14:paraId="26FCA479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7B821954" w14:textId="77777777" w:rsidR="005E77BC" w:rsidRPr="00520D3B" w:rsidRDefault="005E77BC" w:rsidP="00031C2A"/>
        </w:tc>
        <w:tc>
          <w:tcPr>
            <w:tcW w:w="9389" w:type="dxa"/>
            <w:gridSpan w:val="20"/>
            <w:noWrap/>
            <w:vAlign w:val="center"/>
          </w:tcPr>
          <w:p w14:paraId="491295B0" w14:textId="77777777" w:rsidR="005C30C0" w:rsidRDefault="005E77BC" w:rsidP="005C30C0">
            <w:pPr>
              <w:pStyle w:val="FormatvorlageVor6Pt"/>
            </w:pPr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übermitteln.</w:t>
            </w:r>
          </w:p>
          <w:p w14:paraId="6905699C" w14:textId="77777777" w:rsidR="005C30C0" w:rsidRPr="00CA2F4F" w:rsidRDefault="005C30C0" w:rsidP="005C30C0">
            <w:pPr>
              <w:spacing w:before="120" w:after="120"/>
              <w:ind w:left="-33"/>
              <w:rPr>
                <w:b/>
              </w:rPr>
            </w:pPr>
            <w:r w:rsidRPr="00CA2F4F">
              <w:rPr>
                <w:b/>
              </w:rPr>
              <w:t>Nähere Informationen hierzu können Sie dem beigefügten Vordruck "Hinweise zur Angebotsabgabe und zu den Vergabeunterlagen" entnehmen</w:t>
            </w:r>
          </w:p>
          <w:p w14:paraId="0FB17C5D" w14:textId="77777777" w:rsidR="005C30C0" w:rsidRPr="00520D3B" w:rsidDel="00535BB3" w:rsidRDefault="005C30C0" w:rsidP="00F809DB">
            <w:pPr>
              <w:pStyle w:val="FormatvorlageVor6Pt"/>
            </w:pPr>
          </w:p>
        </w:tc>
      </w:tr>
      <w:tr w:rsidR="005E77BC" w:rsidRPr="00520D3B" w14:paraId="368A3443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53E81A2" w14:textId="77777777" w:rsidR="005E77BC" w:rsidRPr="00520D3B" w:rsidRDefault="005E77BC" w:rsidP="00031C2A"/>
        </w:tc>
        <w:tc>
          <w:tcPr>
            <w:tcW w:w="455" w:type="dxa"/>
            <w:gridSpan w:val="3"/>
            <w:noWrap/>
            <w:vAlign w:val="center"/>
          </w:tcPr>
          <w:p w14:paraId="0A000F3A" w14:textId="77777777" w:rsidR="005E77BC" w:rsidRPr="00520D3B" w:rsidRDefault="002F7D94" w:rsidP="00031C2A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8"/>
            <w:r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8934" w:type="dxa"/>
            <w:gridSpan w:val="17"/>
            <w:noWrap/>
            <w:vAlign w:val="center"/>
          </w:tcPr>
          <w:p w14:paraId="3F54E2B6" w14:textId="77777777" w:rsidR="005E77BC" w:rsidRDefault="005E77BC" w:rsidP="00D249E6">
            <w:r>
              <w:t>Schriftlich</w:t>
            </w:r>
          </w:p>
        </w:tc>
      </w:tr>
      <w:tr w:rsidR="005E77BC" w:rsidRPr="00520D3B" w14:paraId="2A6EF60D" w14:textId="77777777" w:rsidTr="005C30C0">
        <w:trPr>
          <w:gridAfter w:val="1"/>
          <w:wAfter w:w="24" w:type="dxa"/>
          <w:trHeight w:val="682"/>
        </w:trPr>
        <w:tc>
          <w:tcPr>
            <w:tcW w:w="518" w:type="dxa"/>
            <w:gridSpan w:val="3"/>
            <w:noWrap/>
            <w:tcMar>
              <w:left w:w="28" w:type="dxa"/>
            </w:tcMar>
          </w:tcPr>
          <w:p w14:paraId="6F03C781" w14:textId="77777777" w:rsidR="005E77BC" w:rsidRPr="00586235" w:rsidRDefault="005E77BC" w:rsidP="00A67A43">
            <w:pPr>
              <w:jc w:val="left"/>
              <w:rPr>
                <w:b/>
              </w:rPr>
            </w:pPr>
          </w:p>
        </w:tc>
        <w:tc>
          <w:tcPr>
            <w:tcW w:w="9389" w:type="dxa"/>
            <w:gridSpan w:val="20"/>
            <w:noWrap/>
            <w:vAlign w:val="center"/>
          </w:tcPr>
          <w:p w14:paraId="7F097F8B" w14:textId="77777777" w:rsidR="005E77BC" w:rsidRDefault="005E77BC" w:rsidP="00F809DB">
            <w:pPr>
              <w:pStyle w:val="FormatvorlageVor6Pt"/>
            </w:pPr>
            <w:r>
              <w:t>D</w:t>
            </w:r>
            <w:r w:rsidRPr="00520D3B">
              <w:t>as bei</w:t>
            </w:r>
            <w:r>
              <w:t>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</w:t>
            </w:r>
            <w:r>
              <w:t xml:space="preserve"> </w:t>
            </w:r>
            <w:r w:rsidRPr="00520D3B">
              <w:t xml:space="preserve">in verschlossenem Umschlag bis zum </w:t>
            </w:r>
            <w:r>
              <w:t>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5E77BC" w:rsidRPr="00520D3B" w14:paraId="73EF5AEB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</w:tcPr>
          <w:p w14:paraId="7DE2229E" w14:textId="77777777" w:rsidR="005E77BC" w:rsidRPr="00EB3AE5" w:rsidRDefault="005E77BC" w:rsidP="00EB3AE5"/>
        </w:tc>
        <w:tc>
          <w:tcPr>
            <w:tcW w:w="498" w:type="dxa"/>
            <w:gridSpan w:val="4"/>
            <w:noWrap/>
            <w:vAlign w:val="center"/>
          </w:tcPr>
          <w:p w14:paraId="6756F5B1" w14:textId="77777777" w:rsidR="005E77BC" w:rsidRPr="00520D3B" w:rsidRDefault="002F7D94" w:rsidP="00EB3AE5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8891" w:type="dxa"/>
            <w:gridSpan w:val="16"/>
            <w:vAlign w:val="center"/>
          </w:tcPr>
          <w:p w14:paraId="0E1C6F88" w14:textId="77777777" w:rsidR="005E77BC" w:rsidRPr="00520D3B" w:rsidRDefault="005E77BC" w:rsidP="00EB3AE5">
            <w:r>
              <w:t>siehe Briefkopf</w:t>
            </w:r>
          </w:p>
        </w:tc>
      </w:tr>
      <w:tr w:rsidR="005E77BC" w:rsidRPr="00520D3B" w14:paraId="161649A0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</w:tcPr>
          <w:p w14:paraId="407FD126" w14:textId="77777777" w:rsidR="005E77BC" w:rsidRPr="00EB3AE5" w:rsidRDefault="005E77BC" w:rsidP="00EB3AE5"/>
        </w:tc>
        <w:tc>
          <w:tcPr>
            <w:tcW w:w="498" w:type="dxa"/>
            <w:gridSpan w:val="4"/>
            <w:noWrap/>
            <w:vAlign w:val="center"/>
          </w:tcPr>
          <w:p w14:paraId="02876850" w14:textId="77777777" w:rsidR="005E77BC" w:rsidRPr="00520D3B" w:rsidRDefault="00217010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>
              <w:instrText xml:space="preserve"> FORMCHECKBOX </w:instrText>
            </w:r>
            <w:r w:rsidR="00B10B06">
              <w:fldChar w:fldCharType="separate"/>
            </w:r>
            <w:r>
              <w:fldChar w:fldCharType="end"/>
            </w:r>
          </w:p>
        </w:tc>
        <w:tc>
          <w:tcPr>
            <w:tcW w:w="990" w:type="dxa"/>
            <w:gridSpan w:val="6"/>
            <w:vAlign w:val="center"/>
          </w:tcPr>
          <w:p w14:paraId="1FB97FCF" w14:textId="77777777" w:rsidR="005E77BC" w:rsidRPr="00520D3B" w:rsidRDefault="005E77BC" w:rsidP="00EB3AE5">
            <w:r>
              <w:t>Stelle:</w:t>
            </w:r>
          </w:p>
        </w:tc>
        <w:tc>
          <w:tcPr>
            <w:tcW w:w="7901" w:type="dxa"/>
            <w:gridSpan w:val="10"/>
            <w:vMerge w:val="restart"/>
            <w:vAlign w:val="center"/>
          </w:tcPr>
          <w:p w14:paraId="2A68EB44" w14:textId="77777777" w:rsidR="005E77BC" w:rsidRPr="00520D3B" w:rsidRDefault="005E77BC" w:rsidP="00EB3AE5"/>
        </w:tc>
      </w:tr>
      <w:tr w:rsidR="005E77BC" w:rsidRPr="00520D3B" w14:paraId="4132D26F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</w:tcPr>
          <w:p w14:paraId="70134242" w14:textId="77777777" w:rsidR="005E77BC" w:rsidRPr="00EB3AE5" w:rsidRDefault="005E77BC" w:rsidP="00EB3AE5"/>
        </w:tc>
        <w:tc>
          <w:tcPr>
            <w:tcW w:w="498" w:type="dxa"/>
            <w:gridSpan w:val="4"/>
            <w:noWrap/>
            <w:vAlign w:val="center"/>
          </w:tcPr>
          <w:p w14:paraId="2DE1D497" w14:textId="77777777" w:rsidR="005E77BC" w:rsidRPr="00520D3B" w:rsidRDefault="005E77BC" w:rsidP="00EB3AE5"/>
        </w:tc>
        <w:tc>
          <w:tcPr>
            <w:tcW w:w="990" w:type="dxa"/>
            <w:gridSpan w:val="6"/>
            <w:vAlign w:val="center"/>
          </w:tcPr>
          <w:p w14:paraId="4BA56D03" w14:textId="77777777" w:rsidR="005E77BC" w:rsidRPr="00520D3B" w:rsidRDefault="005E77BC" w:rsidP="00EB3AE5"/>
        </w:tc>
        <w:tc>
          <w:tcPr>
            <w:tcW w:w="7901" w:type="dxa"/>
            <w:gridSpan w:val="10"/>
            <w:vMerge/>
            <w:vAlign w:val="center"/>
          </w:tcPr>
          <w:p w14:paraId="2453E2DC" w14:textId="77777777" w:rsidR="005E77BC" w:rsidRPr="00520D3B" w:rsidRDefault="005E77BC" w:rsidP="00EB3AE5"/>
        </w:tc>
      </w:tr>
      <w:tr w:rsidR="005E77BC" w:rsidRPr="00520D3B" w14:paraId="4929163B" w14:textId="77777777" w:rsidTr="005C30C0">
        <w:trPr>
          <w:gridAfter w:val="1"/>
          <w:wAfter w:w="24" w:type="dxa"/>
          <w:trHeight w:val="80"/>
        </w:trPr>
        <w:tc>
          <w:tcPr>
            <w:tcW w:w="518" w:type="dxa"/>
            <w:gridSpan w:val="3"/>
            <w:noWrap/>
            <w:tcMar>
              <w:left w:w="28" w:type="dxa"/>
            </w:tcMar>
          </w:tcPr>
          <w:p w14:paraId="55BFD539" w14:textId="77777777" w:rsidR="005E77BC" w:rsidRPr="00EB3AE5" w:rsidRDefault="005E77BC" w:rsidP="00EB3AE5"/>
        </w:tc>
        <w:tc>
          <w:tcPr>
            <w:tcW w:w="498" w:type="dxa"/>
            <w:gridSpan w:val="4"/>
            <w:noWrap/>
            <w:vAlign w:val="center"/>
          </w:tcPr>
          <w:p w14:paraId="3B63D0F0" w14:textId="77777777" w:rsidR="005E77BC" w:rsidRPr="00520D3B" w:rsidRDefault="005E77BC" w:rsidP="00EB3AE5"/>
        </w:tc>
        <w:tc>
          <w:tcPr>
            <w:tcW w:w="990" w:type="dxa"/>
            <w:gridSpan w:val="6"/>
            <w:vAlign w:val="center"/>
          </w:tcPr>
          <w:p w14:paraId="7F5349DF" w14:textId="77777777" w:rsidR="005E77BC" w:rsidRPr="00520D3B" w:rsidRDefault="005E77BC" w:rsidP="00EB3AE5"/>
        </w:tc>
        <w:tc>
          <w:tcPr>
            <w:tcW w:w="7901" w:type="dxa"/>
            <w:gridSpan w:val="10"/>
            <w:vMerge/>
            <w:vAlign w:val="center"/>
          </w:tcPr>
          <w:p w14:paraId="3945E32D" w14:textId="77777777" w:rsidR="005E77BC" w:rsidRPr="00520D3B" w:rsidRDefault="005E77BC" w:rsidP="00EB3AE5"/>
        </w:tc>
      </w:tr>
      <w:tr w:rsidR="005E77BC" w:rsidRPr="00520D3B" w14:paraId="526D7A99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</w:tcPr>
          <w:p w14:paraId="4846A9F4" w14:textId="77777777" w:rsidR="005E77BC" w:rsidRPr="00EB3AE5" w:rsidRDefault="005E77BC" w:rsidP="00EB3AE5"/>
        </w:tc>
        <w:tc>
          <w:tcPr>
            <w:tcW w:w="9389" w:type="dxa"/>
            <w:gridSpan w:val="20"/>
            <w:noWrap/>
            <w:vAlign w:val="center"/>
          </w:tcPr>
          <w:p w14:paraId="59F2CB48" w14:textId="77777777" w:rsidR="005E77BC" w:rsidRPr="00520D3B" w:rsidRDefault="005E77BC" w:rsidP="00EB3AE5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>des Bieters und der Angabe</w:t>
            </w:r>
          </w:p>
        </w:tc>
      </w:tr>
      <w:tr w:rsidR="005E77BC" w:rsidRPr="00EB3AE5" w14:paraId="02BB1275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D051992" w14:textId="77777777" w:rsidR="005E77BC" w:rsidRPr="00EB3AE5" w:rsidRDefault="005E77BC" w:rsidP="00520D3B"/>
        </w:tc>
        <w:tc>
          <w:tcPr>
            <w:tcW w:w="9389" w:type="dxa"/>
            <w:gridSpan w:val="20"/>
            <w:tcBorders>
              <w:bottom w:val="single" w:sz="4" w:space="0" w:color="808080"/>
            </w:tcBorders>
            <w:noWrap/>
            <w:vAlign w:val="center"/>
          </w:tcPr>
          <w:p w14:paraId="57B2D5A5" w14:textId="77777777" w:rsidR="005E77BC" w:rsidRPr="00EB3AE5" w:rsidRDefault="005E77BC" w:rsidP="00520D3B">
            <w:r>
              <w:t>„Angebot für</w:t>
            </w:r>
          </w:p>
        </w:tc>
      </w:tr>
      <w:tr w:rsidR="005E77BC" w:rsidRPr="00A67A43" w14:paraId="14B23C67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FBB1D" w14:textId="77777777" w:rsidR="005E77BC" w:rsidRPr="00A67A43" w:rsidRDefault="005E77BC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0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F7A329D" w14:textId="77777777" w:rsidR="005E77BC" w:rsidRPr="00A67A43" w:rsidRDefault="005E77BC" w:rsidP="00520D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619" w:type="dxa"/>
            <w:gridSpan w:val="9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2DF46ACE" w14:textId="77777777" w:rsidR="005E77BC" w:rsidRPr="00A67A43" w:rsidRDefault="005E77BC" w:rsidP="00520D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5E77BC" w:rsidRPr="00520D3B" w14:paraId="38052A6C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C3ED8C" w14:textId="77777777" w:rsidR="005E77BC" w:rsidRPr="00EB3AE5" w:rsidRDefault="005E77BC" w:rsidP="00156A43"/>
        </w:tc>
        <w:tc>
          <w:tcPr>
            <w:tcW w:w="1770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B7CDB31" w14:textId="77777777" w:rsidR="005E77BC" w:rsidRPr="00520D3B" w:rsidRDefault="005E77BC" w:rsidP="00156A43"/>
        </w:tc>
        <w:tc>
          <w:tcPr>
            <w:tcW w:w="7619" w:type="dxa"/>
            <w:gridSpan w:val="9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FF1BDA5" w14:textId="77777777" w:rsidR="005E77BC" w:rsidRPr="00520D3B" w:rsidRDefault="005E77BC" w:rsidP="00156A43"/>
        </w:tc>
      </w:tr>
      <w:tr w:rsidR="005E77BC" w:rsidRPr="00A67A43" w14:paraId="5D214893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395603" w14:textId="77777777" w:rsidR="005E77BC" w:rsidRPr="00A67A43" w:rsidRDefault="005E77BC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0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7A596B1" w14:textId="77777777" w:rsidR="005E77BC" w:rsidRPr="00A67A43" w:rsidRDefault="005E77BC" w:rsidP="00156A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619" w:type="dxa"/>
            <w:gridSpan w:val="9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5692E9D4" w14:textId="77777777" w:rsidR="005E77BC" w:rsidRPr="00A67A43" w:rsidRDefault="005E77BC" w:rsidP="00156A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5E77BC" w:rsidRPr="00520D3B" w14:paraId="1D3ED1BD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EA1215" w14:textId="77777777" w:rsidR="005E77BC" w:rsidRPr="00EB3AE5" w:rsidRDefault="005E77BC" w:rsidP="00156A43"/>
        </w:tc>
        <w:tc>
          <w:tcPr>
            <w:tcW w:w="1770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C491F0" w14:textId="77777777" w:rsidR="005E77BC" w:rsidRPr="00520D3B" w:rsidRDefault="005E77BC" w:rsidP="00156A43"/>
        </w:tc>
        <w:tc>
          <w:tcPr>
            <w:tcW w:w="7619" w:type="dxa"/>
            <w:gridSpan w:val="9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61F63A7" w14:textId="77777777" w:rsidR="005E77BC" w:rsidRPr="00520D3B" w:rsidRDefault="005E77BC" w:rsidP="00156A43"/>
        </w:tc>
      </w:tr>
      <w:tr w:rsidR="005E77BC" w:rsidRPr="00520D3B" w14:paraId="2C36C66B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0E0111DC" w14:textId="77777777" w:rsidR="005E77BC" w:rsidRPr="00EB3AE5" w:rsidRDefault="005E77BC" w:rsidP="00520D3B"/>
        </w:tc>
        <w:tc>
          <w:tcPr>
            <w:tcW w:w="4693" w:type="dxa"/>
            <w:gridSpan w:val="13"/>
            <w:tcBorders>
              <w:top w:val="single" w:sz="4" w:space="0" w:color="808080"/>
            </w:tcBorders>
            <w:noWrap/>
            <w:vAlign w:val="center"/>
          </w:tcPr>
          <w:p w14:paraId="5A16E25D" w14:textId="77777777" w:rsidR="005E77BC" w:rsidRPr="00520D3B" w:rsidRDefault="005E77BC" w:rsidP="00520D3B">
            <w:r>
              <w:t>„</w:t>
            </w:r>
          </w:p>
        </w:tc>
        <w:tc>
          <w:tcPr>
            <w:tcW w:w="4696" w:type="dxa"/>
            <w:gridSpan w:val="7"/>
            <w:tcBorders>
              <w:top w:val="single" w:sz="4" w:space="0" w:color="808080"/>
            </w:tcBorders>
            <w:vAlign w:val="center"/>
          </w:tcPr>
          <w:p w14:paraId="3AF6E187" w14:textId="77777777" w:rsidR="005E77BC" w:rsidRPr="00520D3B" w:rsidRDefault="005E77BC" w:rsidP="00520D3B"/>
        </w:tc>
      </w:tr>
      <w:tr w:rsidR="005E77BC" w:rsidRPr="00520D3B" w14:paraId="23E1F5FE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4C66D08F" w14:textId="77777777" w:rsidR="005E77BC" w:rsidRPr="00586235" w:rsidRDefault="005E77BC" w:rsidP="00156A43">
            <w:pPr>
              <w:rPr>
                <w:b/>
              </w:rPr>
            </w:pPr>
          </w:p>
        </w:tc>
        <w:tc>
          <w:tcPr>
            <w:tcW w:w="9389" w:type="dxa"/>
            <w:gridSpan w:val="20"/>
            <w:noWrap/>
            <w:vAlign w:val="center"/>
          </w:tcPr>
          <w:p w14:paraId="1F5BE80D" w14:textId="77777777" w:rsidR="005E77BC" w:rsidRPr="00520D3B" w:rsidRDefault="005E77BC" w:rsidP="00156A43">
            <w:r>
              <w:t>zu versehen, ggf. unter Verwendung eines bereit gestellten Kennzettels.</w:t>
            </w:r>
          </w:p>
        </w:tc>
      </w:tr>
      <w:tr w:rsidR="005E77BC" w:rsidRPr="00E44B1B" w14:paraId="1AB84FB0" w14:textId="77777777" w:rsidTr="005C30C0">
        <w:trPr>
          <w:gridAfter w:val="1"/>
          <w:wAfter w:w="24" w:type="dxa"/>
          <w:trHeight w:val="141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2EA6DEC0" w14:textId="77777777" w:rsidR="005E77BC" w:rsidRDefault="005E77BC" w:rsidP="00520D3B">
            <w:pPr>
              <w:rPr>
                <w:b/>
              </w:rPr>
            </w:pPr>
          </w:p>
        </w:tc>
        <w:tc>
          <w:tcPr>
            <w:tcW w:w="9389" w:type="dxa"/>
            <w:gridSpan w:val="20"/>
            <w:noWrap/>
            <w:vAlign w:val="center"/>
          </w:tcPr>
          <w:p w14:paraId="52BC3E8C" w14:textId="77777777" w:rsidR="005E77BC" w:rsidRPr="00E44B1B" w:rsidRDefault="005E77BC" w:rsidP="00A67A43">
            <w:pPr>
              <w:rPr>
                <w:b/>
              </w:rPr>
            </w:pPr>
          </w:p>
        </w:tc>
      </w:tr>
      <w:tr w:rsidR="005E77BC" w:rsidRPr="00E44B1B" w14:paraId="43A81C7D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2BD5C9B6" w14:textId="77777777" w:rsidR="005E77BC" w:rsidRPr="00E44B1B" w:rsidRDefault="005E77BC" w:rsidP="00BE536C">
            <w:pPr>
              <w:pStyle w:val="berschrift1"/>
            </w:pPr>
            <w:r w:rsidRPr="00E44B1B">
              <w:t xml:space="preserve">Stelle, an die sich der Bewerber oder Bieter zur Nachprüfung behaupteter Verstöße gegen die Vergabebestimmungen wenden kann (Nachprüfungsstelle nach </w:t>
            </w:r>
            <w:r w:rsidR="00BE536C" w:rsidRPr="00E44B1B">
              <w:t>§</w:t>
            </w:r>
            <w:r w:rsidR="00BE536C">
              <w:t> </w:t>
            </w:r>
            <w:r w:rsidRPr="00E44B1B">
              <w:t>21 VOB/A):</w:t>
            </w:r>
          </w:p>
        </w:tc>
      </w:tr>
      <w:tr w:rsidR="005E77BC" w:rsidRPr="00520D3B" w14:paraId="2799FD06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2359CB4B" w14:textId="77777777" w:rsidR="005E77BC" w:rsidRPr="00520D3B" w:rsidRDefault="005E77BC" w:rsidP="00A16EED"/>
        </w:tc>
        <w:tc>
          <w:tcPr>
            <w:tcW w:w="9389" w:type="dxa"/>
            <w:gridSpan w:val="20"/>
            <w:noWrap/>
            <w:vAlign w:val="center"/>
          </w:tcPr>
          <w:p w14:paraId="46D8B498" w14:textId="77777777" w:rsidR="005E77BC" w:rsidRDefault="005E77BC" w:rsidP="00A16EED"/>
          <w:p w14:paraId="0294F57A" w14:textId="77777777" w:rsidR="007D1106" w:rsidRPr="007D1106" w:rsidRDefault="007D1106" w:rsidP="00A16EED">
            <w:r>
              <w:t>Kommunalaufsicht des Kreises Steinfurt, Tecklenburger Str. 10, 48565 Steinfurt</w:t>
            </w:r>
          </w:p>
        </w:tc>
      </w:tr>
      <w:tr w:rsidR="005E77BC" w:rsidRPr="00520D3B" w14:paraId="6329F47D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598C8F65" w14:textId="77777777" w:rsidR="005E77BC" w:rsidRPr="00520D3B" w:rsidRDefault="005E77BC" w:rsidP="00A16EED"/>
        </w:tc>
        <w:tc>
          <w:tcPr>
            <w:tcW w:w="9389" w:type="dxa"/>
            <w:gridSpan w:val="20"/>
            <w:noWrap/>
            <w:vAlign w:val="center"/>
          </w:tcPr>
          <w:p w14:paraId="0065F9BA" w14:textId="77777777" w:rsidR="005E77BC" w:rsidRPr="00520D3B" w:rsidRDefault="005E77BC" w:rsidP="00A16EED"/>
        </w:tc>
      </w:tr>
      <w:tr w:rsidR="005E77BC" w:rsidRPr="00520D3B" w14:paraId="7386E614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5B9547C9" w14:textId="77777777" w:rsidR="005E77BC" w:rsidRPr="005C30C0" w:rsidRDefault="005C30C0" w:rsidP="00520D3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389" w:type="dxa"/>
            <w:gridSpan w:val="20"/>
            <w:noWrap/>
            <w:vAlign w:val="center"/>
          </w:tcPr>
          <w:p w14:paraId="08EFD339" w14:textId="77777777" w:rsidR="005E77BC" w:rsidRPr="005C30C0" w:rsidRDefault="005C30C0" w:rsidP="00520D3B">
            <w:pPr>
              <w:rPr>
                <w:b/>
              </w:rPr>
            </w:pPr>
            <w:r>
              <w:rPr>
                <w:b/>
              </w:rPr>
              <w:t>Die Submission findet im Rathaus, Zimmer Nr. 8, statt.</w:t>
            </w:r>
          </w:p>
        </w:tc>
      </w:tr>
      <w:tr w:rsidR="005E77BC" w:rsidRPr="00E44B1B" w14:paraId="3650289D" w14:textId="77777777" w:rsidTr="005C30C0">
        <w:trPr>
          <w:gridAfter w:val="1"/>
          <w:wAfter w:w="24" w:type="dxa"/>
          <w:trHeight w:val="399"/>
        </w:trPr>
        <w:tc>
          <w:tcPr>
            <w:tcW w:w="9907" w:type="dxa"/>
            <w:gridSpan w:val="23"/>
            <w:noWrap/>
            <w:tcMar>
              <w:left w:w="28" w:type="dxa"/>
            </w:tcMar>
            <w:vAlign w:val="center"/>
          </w:tcPr>
          <w:p w14:paraId="19358C32" w14:textId="77777777" w:rsidR="005E77BC" w:rsidRPr="00E44B1B" w:rsidRDefault="005E77BC" w:rsidP="005C30C0">
            <w:pPr>
              <w:pStyle w:val="berschrift1"/>
              <w:numPr>
                <w:ilvl w:val="0"/>
                <w:numId w:val="0"/>
              </w:numPr>
              <w:ind w:left="567"/>
            </w:pPr>
          </w:p>
        </w:tc>
      </w:tr>
      <w:tr w:rsidR="005E77BC" w:rsidRPr="00560423" w14:paraId="01E268CE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3C32EFB1" w14:textId="77777777" w:rsidR="005E77BC" w:rsidRPr="00586235" w:rsidRDefault="005E77BC" w:rsidP="00520D3B">
            <w:pPr>
              <w:rPr>
                <w:b/>
              </w:rPr>
            </w:pPr>
          </w:p>
        </w:tc>
        <w:tc>
          <w:tcPr>
            <w:tcW w:w="9389" w:type="dxa"/>
            <w:gridSpan w:val="20"/>
            <w:noWrap/>
            <w:vAlign w:val="center"/>
          </w:tcPr>
          <w:p w14:paraId="09223F48" w14:textId="77777777" w:rsidR="005E77BC" w:rsidRPr="005C30C0" w:rsidRDefault="005C30C0" w:rsidP="005C30C0">
            <w:pPr>
              <w:tabs>
                <w:tab w:val="right" w:pos="8820"/>
              </w:tabs>
              <w:rPr>
                <w:rFonts w:cs="Arial"/>
                <w:b/>
              </w:rPr>
            </w:pPr>
            <w:r w:rsidRPr="00C41FF5">
              <w:rPr>
                <w:rFonts w:cs="Arial"/>
                <w:b/>
              </w:rPr>
              <w:t xml:space="preserve">Bitte beachten Sie, </w:t>
            </w:r>
            <w:r>
              <w:rPr>
                <w:rFonts w:cs="Arial"/>
                <w:b/>
              </w:rPr>
              <w:t xml:space="preserve">dass </w:t>
            </w:r>
            <w:r w:rsidRPr="00C41FF5">
              <w:rPr>
                <w:rFonts w:cs="Arial"/>
                <w:b/>
              </w:rPr>
              <w:t xml:space="preserve">eigene Liefer-, Zahlungs- oder Allgemeine Geschäftsbedingungen </w:t>
            </w:r>
            <w:r>
              <w:rPr>
                <w:rFonts w:cs="Arial"/>
                <w:b/>
              </w:rPr>
              <w:t>nicht Bestandteil des Vertrages werden</w:t>
            </w:r>
            <w:r w:rsidRPr="00C41FF5">
              <w:rPr>
                <w:rFonts w:cs="Arial"/>
                <w:b/>
              </w:rPr>
              <w:t>. Soweit Sie eigene Produktdatenblätter und sonstige Anschreiben beifügen, achten Sie bitte darauf, dass auf keine eigenen Bedingungen verwiesen wird.</w:t>
            </w:r>
            <w:r>
              <w:rPr>
                <w:rFonts w:cs="Arial"/>
                <w:b/>
              </w:rPr>
              <w:t xml:space="preserve"> Das Angebot muss verbindlich sein, </w:t>
            </w:r>
            <w:r w:rsidRPr="00C41FF5">
              <w:rPr>
                <w:rFonts w:cs="Arial"/>
                <w:b/>
                <w:u w:val="single"/>
              </w:rPr>
              <w:t>unverbindliche</w:t>
            </w:r>
            <w:r>
              <w:rPr>
                <w:rFonts w:cs="Arial"/>
                <w:b/>
              </w:rPr>
              <w:t xml:space="preserve"> Angebote dürfen ebenfalls nicht berücksichtigt werden.</w:t>
            </w:r>
          </w:p>
        </w:tc>
      </w:tr>
      <w:tr w:rsidR="005E77BC" w:rsidRPr="00520D3B" w14:paraId="601BEBDE" w14:textId="77777777" w:rsidTr="005C30C0">
        <w:trPr>
          <w:gridAfter w:val="1"/>
          <w:wAfter w:w="24" w:type="dxa"/>
          <w:trHeight w:val="285"/>
        </w:trPr>
        <w:tc>
          <w:tcPr>
            <w:tcW w:w="518" w:type="dxa"/>
            <w:gridSpan w:val="3"/>
            <w:noWrap/>
            <w:tcMar>
              <w:left w:w="28" w:type="dxa"/>
            </w:tcMar>
            <w:vAlign w:val="center"/>
          </w:tcPr>
          <w:p w14:paraId="65DB4A6D" w14:textId="77777777" w:rsidR="005E77BC" w:rsidRPr="00586235" w:rsidRDefault="005E77BC" w:rsidP="00520D3B">
            <w:pPr>
              <w:rPr>
                <w:b/>
              </w:rPr>
            </w:pPr>
          </w:p>
        </w:tc>
        <w:tc>
          <w:tcPr>
            <w:tcW w:w="9389" w:type="dxa"/>
            <w:gridSpan w:val="20"/>
            <w:noWrap/>
            <w:vAlign w:val="center"/>
          </w:tcPr>
          <w:p w14:paraId="28C31C28" w14:textId="77777777" w:rsidR="005E77BC" w:rsidRPr="00520D3B" w:rsidRDefault="005E77BC" w:rsidP="00520D3B"/>
        </w:tc>
      </w:tr>
    </w:tbl>
    <w:p w14:paraId="2A348C7A" w14:textId="77777777" w:rsidR="00332936" w:rsidRDefault="00332936" w:rsidP="00E44B1B"/>
    <w:sectPr w:rsidR="00332936" w:rsidSect="00AD58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891CB" w14:textId="77777777" w:rsidR="008164F6" w:rsidRDefault="008164F6">
      <w:r>
        <w:separator/>
      </w:r>
    </w:p>
    <w:p w14:paraId="7C9DF355" w14:textId="77777777" w:rsidR="008164F6" w:rsidRDefault="008164F6"/>
    <w:p w14:paraId="528CF4DF" w14:textId="77777777" w:rsidR="008164F6" w:rsidRDefault="008164F6"/>
  </w:endnote>
  <w:endnote w:type="continuationSeparator" w:id="0">
    <w:p w14:paraId="45654A8F" w14:textId="77777777" w:rsidR="008164F6" w:rsidRDefault="008164F6">
      <w:r>
        <w:continuationSeparator/>
      </w:r>
    </w:p>
    <w:p w14:paraId="59EA1ED9" w14:textId="77777777" w:rsidR="008164F6" w:rsidRDefault="008164F6"/>
    <w:p w14:paraId="05AE4EF1" w14:textId="77777777" w:rsidR="008164F6" w:rsidRDefault="00816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E78F1" w14:textId="77777777" w:rsidR="008164F6" w:rsidRDefault="008164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164F6" w:rsidRPr="00D6072E" w14:paraId="25A26BFD" w14:textId="77777777" w:rsidTr="00BC7A7A">
      <w:trPr>
        <w:cantSplit/>
        <w:trHeight w:hRule="exact" w:val="397"/>
      </w:trPr>
      <w:tc>
        <w:tcPr>
          <w:tcW w:w="1440" w:type="dxa"/>
          <w:vAlign w:val="center"/>
        </w:tcPr>
        <w:p w14:paraId="34150660" w14:textId="77777777" w:rsidR="008164F6" w:rsidRPr="00D6072E" w:rsidRDefault="008164F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3159DF4" w14:textId="77777777" w:rsidR="008164F6" w:rsidRPr="00AD584D" w:rsidRDefault="008164F6">
    <w:pPr>
      <w:pStyle w:val="Fuzeile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395D5" w14:textId="77777777" w:rsidR="008164F6" w:rsidRDefault="008164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DDC38" w14:textId="77777777" w:rsidR="008164F6" w:rsidRDefault="008164F6">
      <w:r>
        <w:separator/>
      </w:r>
    </w:p>
    <w:p w14:paraId="71F61726" w14:textId="77777777" w:rsidR="008164F6" w:rsidRDefault="008164F6"/>
    <w:p w14:paraId="08E2FF99" w14:textId="77777777" w:rsidR="008164F6" w:rsidRDefault="008164F6"/>
  </w:footnote>
  <w:footnote w:type="continuationSeparator" w:id="0">
    <w:p w14:paraId="13F63305" w14:textId="77777777" w:rsidR="008164F6" w:rsidRDefault="008164F6">
      <w:r>
        <w:continuationSeparator/>
      </w:r>
    </w:p>
    <w:p w14:paraId="670FF858" w14:textId="77777777" w:rsidR="008164F6" w:rsidRDefault="008164F6"/>
    <w:p w14:paraId="6AB72447" w14:textId="77777777" w:rsidR="008164F6" w:rsidRDefault="00816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1EF2" w14:textId="77777777" w:rsidR="008164F6" w:rsidRDefault="008164F6"/>
  <w:p w14:paraId="05D5DEBE" w14:textId="77777777" w:rsidR="008164F6" w:rsidRDefault="008164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1A66C" w14:textId="77777777" w:rsidR="008164F6" w:rsidRDefault="008164F6">
    <w:pPr>
      <w:pStyle w:val="Kopfzeile"/>
    </w:pPr>
    <w:r>
      <w:t>211</w:t>
    </w:r>
  </w:p>
  <w:p w14:paraId="6D1A5247" w14:textId="77777777" w:rsidR="008164F6" w:rsidRDefault="008164F6" w:rsidP="001028D9">
    <w:pPr>
      <w:pStyle w:val="UnterKopfzeile"/>
    </w:pPr>
    <w:r>
      <w:t>(Aufforderung zur Abgabe eines Angebots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9C9F" w14:textId="77777777" w:rsidR="008164F6" w:rsidRDefault="008164F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22065475">
    <w:abstractNumId w:val="2"/>
  </w:num>
  <w:num w:numId="2" w16cid:durableId="334959532">
    <w:abstractNumId w:val="7"/>
  </w:num>
  <w:num w:numId="3" w16cid:durableId="1977250244">
    <w:abstractNumId w:val="10"/>
  </w:num>
  <w:num w:numId="4" w16cid:durableId="1542546326">
    <w:abstractNumId w:val="22"/>
  </w:num>
  <w:num w:numId="5" w16cid:durableId="307827409">
    <w:abstractNumId w:val="13"/>
  </w:num>
  <w:num w:numId="6" w16cid:durableId="1589264775">
    <w:abstractNumId w:val="4"/>
  </w:num>
  <w:num w:numId="7" w16cid:durableId="1815830645">
    <w:abstractNumId w:val="17"/>
  </w:num>
  <w:num w:numId="8" w16cid:durableId="1759013247">
    <w:abstractNumId w:val="12"/>
  </w:num>
  <w:num w:numId="9" w16cid:durableId="585454149">
    <w:abstractNumId w:val="21"/>
  </w:num>
  <w:num w:numId="10" w16cid:durableId="1588611375">
    <w:abstractNumId w:val="6"/>
  </w:num>
  <w:num w:numId="11" w16cid:durableId="862475957">
    <w:abstractNumId w:val="16"/>
  </w:num>
  <w:num w:numId="12" w16cid:durableId="207686775">
    <w:abstractNumId w:val="16"/>
  </w:num>
  <w:num w:numId="13" w16cid:durableId="1199244140">
    <w:abstractNumId w:val="16"/>
  </w:num>
  <w:num w:numId="14" w16cid:durableId="1278829498">
    <w:abstractNumId w:val="16"/>
  </w:num>
  <w:num w:numId="15" w16cid:durableId="1342244954">
    <w:abstractNumId w:val="16"/>
  </w:num>
  <w:num w:numId="16" w16cid:durableId="844053048">
    <w:abstractNumId w:val="3"/>
  </w:num>
  <w:num w:numId="17" w16cid:durableId="1803688523">
    <w:abstractNumId w:val="3"/>
  </w:num>
  <w:num w:numId="18" w16cid:durableId="1876575792">
    <w:abstractNumId w:val="18"/>
  </w:num>
  <w:num w:numId="19" w16cid:durableId="129440547">
    <w:abstractNumId w:val="1"/>
  </w:num>
  <w:num w:numId="20" w16cid:durableId="291131785">
    <w:abstractNumId w:val="11"/>
  </w:num>
  <w:num w:numId="21" w16cid:durableId="1316716317">
    <w:abstractNumId w:val="15"/>
  </w:num>
  <w:num w:numId="22" w16cid:durableId="1435251589">
    <w:abstractNumId w:val="8"/>
  </w:num>
  <w:num w:numId="23" w16cid:durableId="1043870231">
    <w:abstractNumId w:val="19"/>
  </w:num>
  <w:num w:numId="24" w16cid:durableId="1378162475">
    <w:abstractNumId w:val="5"/>
  </w:num>
  <w:num w:numId="25" w16cid:durableId="1051416449">
    <w:abstractNumId w:val="20"/>
  </w:num>
  <w:num w:numId="26" w16cid:durableId="466243225">
    <w:abstractNumId w:val="14"/>
  </w:num>
  <w:num w:numId="27" w16cid:durableId="90856968">
    <w:abstractNumId w:val="0"/>
  </w:num>
  <w:num w:numId="28" w16cid:durableId="261188014">
    <w:abstractNumId w:val="9"/>
  </w:num>
  <w:num w:numId="29" w16cid:durableId="978462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107F"/>
    <w:rsid w:val="00025EC6"/>
    <w:rsid w:val="0002662E"/>
    <w:rsid w:val="00027B40"/>
    <w:rsid w:val="00031C2A"/>
    <w:rsid w:val="0003658C"/>
    <w:rsid w:val="000368A2"/>
    <w:rsid w:val="00042817"/>
    <w:rsid w:val="00047B0F"/>
    <w:rsid w:val="00056E5B"/>
    <w:rsid w:val="00072574"/>
    <w:rsid w:val="0008020D"/>
    <w:rsid w:val="00081305"/>
    <w:rsid w:val="0009487C"/>
    <w:rsid w:val="00096FC8"/>
    <w:rsid w:val="000A42AA"/>
    <w:rsid w:val="000B2BDE"/>
    <w:rsid w:val="000C135E"/>
    <w:rsid w:val="000C69C4"/>
    <w:rsid w:val="000E2231"/>
    <w:rsid w:val="000E4747"/>
    <w:rsid w:val="000E61F1"/>
    <w:rsid w:val="000F24B0"/>
    <w:rsid w:val="000F2E80"/>
    <w:rsid w:val="000F3FA7"/>
    <w:rsid w:val="00101564"/>
    <w:rsid w:val="001028D9"/>
    <w:rsid w:val="00106076"/>
    <w:rsid w:val="0011127A"/>
    <w:rsid w:val="001117DB"/>
    <w:rsid w:val="00120307"/>
    <w:rsid w:val="00120C73"/>
    <w:rsid w:val="00121D64"/>
    <w:rsid w:val="001220A3"/>
    <w:rsid w:val="00124140"/>
    <w:rsid w:val="001249E0"/>
    <w:rsid w:val="00125285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414F"/>
    <w:rsid w:val="001A6205"/>
    <w:rsid w:val="001A7F32"/>
    <w:rsid w:val="001B4FF0"/>
    <w:rsid w:val="001B705C"/>
    <w:rsid w:val="001C1788"/>
    <w:rsid w:val="001C509D"/>
    <w:rsid w:val="001C5934"/>
    <w:rsid w:val="001D401F"/>
    <w:rsid w:val="001D4EA6"/>
    <w:rsid w:val="001D5063"/>
    <w:rsid w:val="001E0C92"/>
    <w:rsid w:val="001E0E8A"/>
    <w:rsid w:val="001E55CE"/>
    <w:rsid w:val="001F24B9"/>
    <w:rsid w:val="001F47CC"/>
    <w:rsid w:val="002020D8"/>
    <w:rsid w:val="002040EE"/>
    <w:rsid w:val="002077F5"/>
    <w:rsid w:val="0021144E"/>
    <w:rsid w:val="00217010"/>
    <w:rsid w:val="00217454"/>
    <w:rsid w:val="00224704"/>
    <w:rsid w:val="00224B21"/>
    <w:rsid w:val="00230EF1"/>
    <w:rsid w:val="00231ED1"/>
    <w:rsid w:val="002339A3"/>
    <w:rsid w:val="00235CFA"/>
    <w:rsid w:val="00236C5E"/>
    <w:rsid w:val="00240E87"/>
    <w:rsid w:val="002423D4"/>
    <w:rsid w:val="002469C6"/>
    <w:rsid w:val="002517FD"/>
    <w:rsid w:val="002538F5"/>
    <w:rsid w:val="002613CA"/>
    <w:rsid w:val="00262B97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A5204"/>
    <w:rsid w:val="002A6065"/>
    <w:rsid w:val="002A6640"/>
    <w:rsid w:val="002A6900"/>
    <w:rsid w:val="002B0BC9"/>
    <w:rsid w:val="002B0BF2"/>
    <w:rsid w:val="002B21DD"/>
    <w:rsid w:val="002B5994"/>
    <w:rsid w:val="002B5EC9"/>
    <w:rsid w:val="002B6BA0"/>
    <w:rsid w:val="002C05CA"/>
    <w:rsid w:val="002C0F7B"/>
    <w:rsid w:val="002C403D"/>
    <w:rsid w:val="002C746F"/>
    <w:rsid w:val="002D0870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2F7D94"/>
    <w:rsid w:val="00302590"/>
    <w:rsid w:val="00303EB6"/>
    <w:rsid w:val="003042CB"/>
    <w:rsid w:val="0031054A"/>
    <w:rsid w:val="0031099F"/>
    <w:rsid w:val="00312DED"/>
    <w:rsid w:val="0031358C"/>
    <w:rsid w:val="00324B11"/>
    <w:rsid w:val="00327698"/>
    <w:rsid w:val="00332936"/>
    <w:rsid w:val="00336261"/>
    <w:rsid w:val="00336901"/>
    <w:rsid w:val="00342AD3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25EC"/>
    <w:rsid w:val="00385F65"/>
    <w:rsid w:val="0039581D"/>
    <w:rsid w:val="003A36E9"/>
    <w:rsid w:val="003A405D"/>
    <w:rsid w:val="003A70CB"/>
    <w:rsid w:val="003A7F99"/>
    <w:rsid w:val="003B33D9"/>
    <w:rsid w:val="003B41D6"/>
    <w:rsid w:val="003B4F49"/>
    <w:rsid w:val="003B6317"/>
    <w:rsid w:val="003D256C"/>
    <w:rsid w:val="003D2FD8"/>
    <w:rsid w:val="003D3E99"/>
    <w:rsid w:val="003D48C5"/>
    <w:rsid w:val="003D4C0E"/>
    <w:rsid w:val="003E19BC"/>
    <w:rsid w:val="003E2CD4"/>
    <w:rsid w:val="003E48D8"/>
    <w:rsid w:val="003E4E90"/>
    <w:rsid w:val="003E7E5A"/>
    <w:rsid w:val="003F1568"/>
    <w:rsid w:val="003F68E9"/>
    <w:rsid w:val="00400CB4"/>
    <w:rsid w:val="004034BF"/>
    <w:rsid w:val="0041002A"/>
    <w:rsid w:val="00412B8C"/>
    <w:rsid w:val="00424038"/>
    <w:rsid w:val="0043040D"/>
    <w:rsid w:val="00433A1E"/>
    <w:rsid w:val="004340BE"/>
    <w:rsid w:val="004402EF"/>
    <w:rsid w:val="00440D9A"/>
    <w:rsid w:val="0044789F"/>
    <w:rsid w:val="00450963"/>
    <w:rsid w:val="0045228F"/>
    <w:rsid w:val="00454471"/>
    <w:rsid w:val="0045726B"/>
    <w:rsid w:val="00462810"/>
    <w:rsid w:val="00465207"/>
    <w:rsid w:val="00465E3B"/>
    <w:rsid w:val="0047055A"/>
    <w:rsid w:val="004706DA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54AE"/>
    <w:rsid w:val="004B75EC"/>
    <w:rsid w:val="004B7DEE"/>
    <w:rsid w:val="004C5609"/>
    <w:rsid w:val="004C662D"/>
    <w:rsid w:val="004D0A51"/>
    <w:rsid w:val="004D36E6"/>
    <w:rsid w:val="004D7322"/>
    <w:rsid w:val="004E2885"/>
    <w:rsid w:val="004E3711"/>
    <w:rsid w:val="004E6A9B"/>
    <w:rsid w:val="0050306C"/>
    <w:rsid w:val="005055F5"/>
    <w:rsid w:val="00520D3B"/>
    <w:rsid w:val="005234ED"/>
    <w:rsid w:val="00526901"/>
    <w:rsid w:val="00527D2A"/>
    <w:rsid w:val="00532591"/>
    <w:rsid w:val="00532EE8"/>
    <w:rsid w:val="005333C9"/>
    <w:rsid w:val="00533F77"/>
    <w:rsid w:val="00535BB3"/>
    <w:rsid w:val="00536184"/>
    <w:rsid w:val="00543B14"/>
    <w:rsid w:val="0055242C"/>
    <w:rsid w:val="005539DF"/>
    <w:rsid w:val="00560423"/>
    <w:rsid w:val="005615C2"/>
    <w:rsid w:val="005677E1"/>
    <w:rsid w:val="00570C55"/>
    <w:rsid w:val="005712F2"/>
    <w:rsid w:val="00573601"/>
    <w:rsid w:val="00576977"/>
    <w:rsid w:val="00576C66"/>
    <w:rsid w:val="00586235"/>
    <w:rsid w:val="0058666D"/>
    <w:rsid w:val="00587299"/>
    <w:rsid w:val="0059372F"/>
    <w:rsid w:val="005A5216"/>
    <w:rsid w:val="005A730A"/>
    <w:rsid w:val="005B0FD1"/>
    <w:rsid w:val="005B1E7B"/>
    <w:rsid w:val="005B7CC0"/>
    <w:rsid w:val="005C30C0"/>
    <w:rsid w:val="005C41DA"/>
    <w:rsid w:val="005C5D44"/>
    <w:rsid w:val="005C78FC"/>
    <w:rsid w:val="005C7D6D"/>
    <w:rsid w:val="005D7262"/>
    <w:rsid w:val="005E103F"/>
    <w:rsid w:val="005E3E96"/>
    <w:rsid w:val="005E44BC"/>
    <w:rsid w:val="005E5814"/>
    <w:rsid w:val="005E6098"/>
    <w:rsid w:val="005E77BC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5510"/>
    <w:rsid w:val="00616869"/>
    <w:rsid w:val="006168F7"/>
    <w:rsid w:val="00617AB5"/>
    <w:rsid w:val="0062037B"/>
    <w:rsid w:val="00620B10"/>
    <w:rsid w:val="00623846"/>
    <w:rsid w:val="00627FE6"/>
    <w:rsid w:val="00630DC2"/>
    <w:rsid w:val="006339EF"/>
    <w:rsid w:val="00640260"/>
    <w:rsid w:val="00642B17"/>
    <w:rsid w:val="00643351"/>
    <w:rsid w:val="006454C7"/>
    <w:rsid w:val="006550C4"/>
    <w:rsid w:val="0066119D"/>
    <w:rsid w:val="006670CB"/>
    <w:rsid w:val="00667DCD"/>
    <w:rsid w:val="00670C0F"/>
    <w:rsid w:val="00674897"/>
    <w:rsid w:val="00674A7C"/>
    <w:rsid w:val="00694431"/>
    <w:rsid w:val="006967D9"/>
    <w:rsid w:val="006971DA"/>
    <w:rsid w:val="006A2437"/>
    <w:rsid w:val="006A32F0"/>
    <w:rsid w:val="006A5AED"/>
    <w:rsid w:val="006A5D4D"/>
    <w:rsid w:val="006B28BB"/>
    <w:rsid w:val="006B44D2"/>
    <w:rsid w:val="006B7CF1"/>
    <w:rsid w:val="006C5FA5"/>
    <w:rsid w:val="006D70A3"/>
    <w:rsid w:val="006E0531"/>
    <w:rsid w:val="006E2644"/>
    <w:rsid w:val="006E7D03"/>
    <w:rsid w:val="006F058B"/>
    <w:rsid w:val="006F1A52"/>
    <w:rsid w:val="006F1F65"/>
    <w:rsid w:val="006F45AF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027B"/>
    <w:rsid w:val="00751C7C"/>
    <w:rsid w:val="007620C7"/>
    <w:rsid w:val="007633C2"/>
    <w:rsid w:val="00766B7A"/>
    <w:rsid w:val="0077264C"/>
    <w:rsid w:val="00773560"/>
    <w:rsid w:val="0078009A"/>
    <w:rsid w:val="0078194F"/>
    <w:rsid w:val="00785501"/>
    <w:rsid w:val="00796756"/>
    <w:rsid w:val="00797AE3"/>
    <w:rsid w:val="007A1BC0"/>
    <w:rsid w:val="007A44F4"/>
    <w:rsid w:val="007A46E0"/>
    <w:rsid w:val="007B1D3A"/>
    <w:rsid w:val="007B35D8"/>
    <w:rsid w:val="007B6485"/>
    <w:rsid w:val="007B65FA"/>
    <w:rsid w:val="007D1106"/>
    <w:rsid w:val="007E2BC8"/>
    <w:rsid w:val="007E3A25"/>
    <w:rsid w:val="007E51AB"/>
    <w:rsid w:val="007E75E9"/>
    <w:rsid w:val="007F45AD"/>
    <w:rsid w:val="007F5207"/>
    <w:rsid w:val="007F6278"/>
    <w:rsid w:val="00800ED1"/>
    <w:rsid w:val="00803BDD"/>
    <w:rsid w:val="008127FC"/>
    <w:rsid w:val="00813DE8"/>
    <w:rsid w:val="008164F6"/>
    <w:rsid w:val="0081768A"/>
    <w:rsid w:val="00821BBE"/>
    <w:rsid w:val="008371BD"/>
    <w:rsid w:val="008375C9"/>
    <w:rsid w:val="008528B0"/>
    <w:rsid w:val="00865368"/>
    <w:rsid w:val="00865D19"/>
    <w:rsid w:val="00866450"/>
    <w:rsid w:val="008673A6"/>
    <w:rsid w:val="00875C3F"/>
    <w:rsid w:val="00882D6E"/>
    <w:rsid w:val="008911D0"/>
    <w:rsid w:val="00892250"/>
    <w:rsid w:val="008937A7"/>
    <w:rsid w:val="00896D19"/>
    <w:rsid w:val="008A13F3"/>
    <w:rsid w:val="008A649D"/>
    <w:rsid w:val="008B1F06"/>
    <w:rsid w:val="008B3046"/>
    <w:rsid w:val="008B7D31"/>
    <w:rsid w:val="008C25CA"/>
    <w:rsid w:val="008C629B"/>
    <w:rsid w:val="008D550D"/>
    <w:rsid w:val="008D61B5"/>
    <w:rsid w:val="008D764D"/>
    <w:rsid w:val="008E12D3"/>
    <w:rsid w:val="008F41F1"/>
    <w:rsid w:val="008F43B5"/>
    <w:rsid w:val="008F52AA"/>
    <w:rsid w:val="008F5FF7"/>
    <w:rsid w:val="008F6547"/>
    <w:rsid w:val="008F68CB"/>
    <w:rsid w:val="008F7380"/>
    <w:rsid w:val="00905B2B"/>
    <w:rsid w:val="00910F0B"/>
    <w:rsid w:val="00911621"/>
    <w:rsid w:val="0092027E"/>
    <w:rsid w:val="0092441E"/>
    <w:rsid w:val="00927092"/>
    <w:rsid w:val="00927236"/>
    <w:rsid w:val="00937BB8"/>
    <w:rsid w:val="00942F38"/>
    <w:rsid w:val="00951C16"/>
    <w:rsid w:val="00954D7D"/>
    <w:rsid w:val="00956322"/>
    <w:rsid w:val="00962412"/>
    <w:rsid w:val="00963607"/>
    <w:rsid w:val="00963FFC"/>
    <w:rsid w:val="00967C7A"/>
    <w:rsid w:val="00970AD0"/>
    <w:rsid w:val="00970D5A"/>
    <w:rsid w:val="00970DC7"/>
    <w:rsid w:val="0097166A"/>
    <w:rsid w:val="00973CD6"/>
    <w:rsid w:val="00974A2D"/>
    <w:rsid w:val="009833BC"/>
    <w:rsid w:val="009871BD"/>
    <w:rsid w:val="0099679F"/>
    <w:rsid w:val="009A214D"/>
    <w:rsid w:val="009A3215"/>
    <w:rsid w:val="009B2690"/>
    <w:rsid w:val="009B5231"/>
    <w:rsid w:val="009C14BE"/>
    <w:rsid w:val="009C40B4"/>
    <w:rsid w:val="009D4C9D"/>
    <w:rsid w:val="009D552B"/>
    <w:rsid w:val="009F1112"/>
    <w:rsid w:val="009F331A"/>
    <w:rsid w:val="009F3477"/>
    <w:rsid w:val="009F3F45"/>
    <w:rsid w:val="009F7A0A"/>
    <w:rsid w:val="00A00872"/>
    <w:rsid w:val="00A03CD0"/>
    <w:rsid w:val="00A05603"/>
    <w:rsid w:val="00A07357"/>
    <w:rsid w:val="00A13DA4"/>
    <w:rsid w:val="00A16EED"/>
    <w:rsid w:val="00A16F0D"/>
    <w:rsid w:val="00A20980"/>
    <w:rsid w:val="00A250A6"/>
    <w:rsid w:val="00A25D0A"/>
    <w:rsid w:val="00A30CBF"/>
    <w:rsid w:val="00A32B2D"/>
    <w:rsid w:val="00A37F0D"/>
    <w:rsid w:val="00A40086"/>
    <w:rsid w:val="00A419E6"/>
    <w:rsid w:val="00A5028D"/>
    <w:rsid w:val="00A50735"/>
    <w:rsid w:val="00A5084B"/>
    <w:rsid w:val="00A560C6"/>
    <w:rsid w:val="00A62068"/>
    <w:rsid w:val="00A67A43"/>
    <w:rsid w:val="00A75824"/>
    <w:rsid w:val="00A7680B"/>
    <w:rsid w:val="00A76F46"/>
    <w:rsid w:val="00A8000F"/>
    <w:rsid w:val="00A82A9D"/>
    <w:rsid w:val="00A83590"/>
    <w:rsid w:val="00A90C84"/>
    <w:rsid w:val="00A93A3F"/>
    <w:rsid w:val="00A9574F"/>
    <w:rsid w:val="00AA1C14"/>
    <w:rsid w:val="00AA7232"/>
    <w:rsid w:val="00AB00AC"/>
    <w:rsid w:val="00AB424A"/>
    <w:rsid w:val="00AC3D7E"/>
    <w:rsid w:val="00AC56D5"/>
    <w:rsid w:val="00AC7F2D"/>
    <w:rsid w:val="00AD48AD"/>
    <w:rsid w:val="00AD584D"/>
    <w:rsid w:val="00AD5D92"/>
    <w:rsid w:val="00AE4AF0"/>
    <w:rsid w:val="00AF0ABF"/>
    <w:rsid w:val="00B003C3"/>
    <w:rsid w:val="00B10B06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037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849C3"/>
    <w:rsid w:val="00B90482"/>
    <w:rsid w:val="00B9692F"/>
    <w:rsid w:val="00B96ADB"/>
    <w:rsid w:val="00B978A0"/>
    <w:rsid w:val="00BA15F2"/>
    <w:rsid w:val="00BA4729"/>
    <w:rsid w:val="00BA5E42"/>
    <w:rsid w:val="00BB18A4"/>
    <w:rsid w:val="00BB2134"/>
    <w:rsid w:val="00BB26FF"/>
    <w:rsid w:val="00BB2F8E"/>
    <w:rsid w:val="00BC056B"/>
    <w:rsid w:val="00BC14D7"/>
    <w:rsid w:val="00BC546E"/>
    <w:rsid w:val="00BC715F"/>
    <w:rsid w:val="00BC7A7A"/>
    <w:rsid w:val="00BD57B0"/>
    <w:rsid w:val="00BE17D6"/>
    <w:rsid w:val="00BE3462"/>
    <w:rsid w:val="00BE4F20"/>
    <w:rsid w:val="00BE52D0"/>
    <w:rsid w:val="00BE536C"/>
    <w:rsid w:val="00BE7FD1"/>
    <w:rsid w:val="00BF62FF"/>
    <w:rsid w:val="00BF730D"/>
    <w:rsid w:val="00C035DA"/>
    <w:rsid w:val="00C06D6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41D3C"/>
    <w:rsid w:val="00C42341"/>
    <w:rsid w:val="00C44039"/>
    <w:rsid w:val="00C525BD"/>
    <w:rsid w:val="00C54257"/>
    <w:rsid w:val="00C568C8"/>
    <w:rsid w:val="00C67F3D"/>
    <w:rsid w:val="00C708F6"/>
    <w:rsid w:val="00C764C5"/>
    <w:rsid w:val="00C81EA7"/>
    <w:rsid w:val="00C836BF"/>
    <w:rsid w:val="00C90A31"/>
    <w:rsid w:val="00C92740"/>
    <w:rsid w:val="00C92EA2"/>
    <w:rsid w:val="00CA61A4"/>
    <w:rsid w:val="00CA65C1"/>
    <w:rsid w:val="00CC02A9"/>
    <w:rsid w:val="00CC2AB4"/>
    <w:rsid w:val="00CC32AC"/>
    <w:rsid w:val="00CC3EC5"/>
    <w:rsid w:val="00CC79D7"/>
    <w:rsid w:val="00CD0F2E"/>
    <w:rsid w:val="00CD41F0"/>
    <w:rsid w:val="00CD54C7"/>
    <w:rsid w:val="00CD6013"/>
    <w:rsid w:val="00CE0836"/>
    <w:rsid w:val="00CE2D29"/>
    <w:rsid w:val="00CF1B9C"/>
    <w:rsid w:val="00CF31C6"/>
    <w:rsid w:val="00CF64C4"/>
    <w:rsid w:val="00CF7C2B"/>
    <w:rsid w:val="00D00C3D"/>
    <w:rsid w:val="00D05C74"/>
    <w:rsid w:val="00D103D8"/>
    <w:rsid w:val="00D103F6"/>
    <w:rsid w:val="00D14444"/>
    <w:rsid w:val="00D200E3"/>
    <w:rsid w:val="00D22589"/>
    <w:rsid w:val="00D22B18"/>
    <w:rsid w:val="00D23914"/>
    <w:rsid w:val="00D249E6"/>
    <w:rsid w:val="00D24A8C"/>
    <w:rsid w:val="00D25C49"/>
    <w:rsid w:val="00D43345"/>
    <w:rsid w:val="00D46B25"/>
    <w:rsid w:val="00D47A73"/>
    <w:rsid w:val="00D47EAE"/>
    <w:rsid w:val="00D5355E"/>
    <w:rsid w:val="00D55173"/>
    <w:rsid w:val="00D6072E"/>
    <w:rsid w:val="00D61623"/>
    <w:rsid w:val="00D61B46"/>
    <w:rsid w:val="00D61E68"/>
    <w:rsid w:val="00D636FE"/>
    <w:rsid w:val="00D64703"/>
    <w:rsid w:val="00D71FCB"/>
    <w:rsid w:val="00D753B0"/>
    <w:rsid w:val="00D76D75"/>
    <w:rsid w:val="00DA2137"/>
    <w:rsid w:val="00DA276D"/>
    <w:rsid w:val="00DA4F7B"/>
    <w:rsid w:val="00DA7F65"/>
    <w:rsid w:val="00DB380D"/>
    <w:rsid w:val="00DB3C45"/>
    <w:rsid w:val="00DB6C0D"/>
    <w:rsid w:val="00DC2EA6"/>
    <w:rsid w:val="00DC4158"/>
    <w:rsid w:val="00DC7813"/>
    <w:rsid w:val="00DC7E08"/>
    <w:rsid w:val="00DE0383"/>
    <w:rsid w:val="00DE2F64"/>
    <w:rsid w:val="00DE420C"/>
    <w:rsid w:val="00DF4679"/>
    <w:rsid w:val="00DF7B57"/>
    <w:rsid w:val="00E013FC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B32EB"/>
    <w:rsid w:val="00EB3AE5"/>
    <w:rsid w:val="00EC5353"/>
    <w:rsid w:val="00EC5A94"/>
    <w:rsid w:val="00EC5C0D"/>
    <w:rsid w:val="00EC7AED"/>
    <w:rsid w:val="00ED2CB8"/>
    <w:rsid w:val="00ED7C19"/>
    <w:rsid w:val="00EE0229"/>
    <w:rsid w:val="00EE0B93"/>
    <w:rsid w:val="00EE2D15"/>
    <w:rsid w:val="00EE71A9"/>
    <w:rsid w:val="00EF6A40"/>
    <w:rsid w:val="00F020DC"/>
    <w:rsid w:val="00F12663"/>
    <w:rsid w:val="00F1271A"/>
    <w:rsid w:val="00F133C2"/>
    <w:rsid w:val="00F14CC5"/>
    <w:rsid w:val="00F21669"/>
    <w:rsid w:val="00F31165"/>
    <w:rsid w:val="00F32C49"/>
    <w:rsid w:val="00F33DD9"/>
    <w:rsid w:val="00F35A80"/>
    <w:rsid w:val="00F35DAE"/>
    <w:rsid w:val="00F36274"/>
    <w:rsid w:val="00F43570"/>
    <w:rsid w:val="00F45C41"/>
    <w:rsid w:val="00F46C0D"/>
    <w:rsid w:val="00F51E69"/>
    <w:rsid w:val="00F55389"/>
    <w:rsid w:val="00F61118"/>
    <w:rsid w:val="00F6279E"/>
    <w:rsid w:val="00F669AB"/>
    <w:rsid w:val="00F66DF5"/>
    <w:rsid w:val="00F67AAE"/>
    <w:rsid w:val="00F72F1C"/>
    <w:rsid w:val="00F74653"/>
    <w:rsid w:val="00F749AB"/>
    <w:rsid w:val="00F74D27"/>
    <w:rsid w:val="00F77542"/>
    <w:rsid w:val="00F809DB"/>
    <w:rsid w:val="00F83B4C"/>
    <w:rsid w:val="00F84735"/>
    <w:rsid w:val="00F87130"/>
    <w:rsid w:val="00F92CF7"/>
    <w:rsid w:val="00FA0151"/>
    <w:rsid w:val="00FA0916"/>
    <w:rsid w:val="00FA1DB7"/>
    <w:rsid w:val="00FA6865"/>
    <w:rsid w:val="00FB131E"/>
    <w:rsid w:val="00FB36DA"/>
    <w:rsid w:val="00FB37F2"/>
    <w:rsid w:val="00FC0982"/>
    <w:rsid w:val="00FC1057"/>
    <w:rsid w:val="00FC114E"/>
    <w:rsid w:val="00FC4ADC"/>
    <w:rsid w:val="00FD18F6"/>
    <w:rsid w:val="00FD31CB"/>
    <w:rsid w:val="00FD49AF"/>
    <w:rsid w:val="00FE41B9"/>
    <w:rsid w:val="00FE5D36"/>
    <w:rsid w:val="00FF4496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  <w14:docId w14:val="40CAFC51"/>
  <w15:docId w15:val="{C0ABDB6D-96FE-4308-A073-056EEBF5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60037"/>
    <w:pPr>
      <w:numPr>
        <w:numId w:val="17"/>
      </w:numPr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  <w:style w:type="paragraph" w:customStyle="1" w:styleId="FormatvorlageVor6Pt">
    <w:name w:val="Formatvorlage Vor:  6 Pt."/>
    <w:basedOn w:val="Standard"/>
    <w:rsid w:val="00973CD6"/>
    <w:pPr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B4D15-83AB-4EF3-91B0-E33C38A84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4</Pages>
  <Words>1214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Eva Koers</cp:lastModifiedBy>
  <cp:revision>10</cp:revision>
  <cp:lastPrinted>2026-05-07T12:41:00Z</cp:lastPrinted>
  <dcterms:created xsi:type="dcterms:W3CDTF">2025-12-15T11:18:00Z</dcterms:created>
  <dcterms:modified xsi:type="dcterms:W3CDTF">2026-05-07T12:42:00Z</dcterms:modified>
</cp:coreProperties>
</file>